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北京市大兴区黄村镇农业农村办公室科室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——2020年黄村前大营安全综合整治工程补贴项目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项目申报单位（科室）：农业农村办公室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项目实施年度：2020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项目申报时间：2024.8.30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2020年黄村前大营安全综合整治工程补贴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农业农村办公室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18810597933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工程施工类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通过发放补贴，使前大营村自修工程顺利开展。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万元（保留六位小数）</w:t>
      </w:r>
    </w:p>
    <w:tbl>
      <w:tblPr>
        <w:tblStyle w:val="6"/>
        <w:tblW w:w="14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1072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1072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807239462">
    <w:nsid w:val="301D7F26"/>
    <w:multiLevelType w:val="singleLevel"/>
    <w:tmpl w:val="301D7F26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720474931">
    <w:nsid w:val="DDC1F133"/>
    <w:multiLevelType w:val="singleLevel"/>
    <w:tmpl w:val="DDC1F133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720474931"/>
  </w:num>
  <w:num w:numId="2">
    <w:abstractNumId w:val="8072394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NzM4ZTI2OTkxMzAyYzkyNDAxZDFmOTM0ZTBjMTczNjMifQ=="/>
  </w:docVars>
  <w:rsids>
    <w:rsidRoot w:val="34B53ED7"/>
    <w:rsid w:val="06E61C3A"/>
    <w:rsid w:val="09175CAE"/>
    <w:rsid w:val="09BB1A46"/>
    <w:rsid w:val="0A1C650C"/>
    <w:rsid w:val="0A5D4D63"/>
    <w:rsid w:val="0BEB5B3C"/>
    <w:rsid w:val="0F2A3256"/>
    <w:rsid w:val="13912D9D"/>
    <w:rsid w:val="13F73D10"/>
    <w:rsid w:val="163C2F2E"/>
    <w:rsid w:val="1FCC7774"/>
    <w:rsid w:val="1FE66C20"/>
    <w:rsid w:val="27F67AD2"/>
    <w:rsid w:val="29BD7D6C"/>
    <w:rsid w:val="2F471EE1"/>
    <w:rsid w:val="308113CB"/>
    <w:rsid w:val="34B53ED7"/>
    <w:rsid w:val="389B4E4F"/>
    <w:rsid w:val="3CA20161"/>
    <w:rsid w:val="480033FE"/>
    <w:rsid w:val="4A3B33D5"/>
    <w:rsid w:val="4F815F87"/>
    <w:rsid w:val="515A6494"/>
    <w:rsid w:val="54F9326F"/>
    <w:rsid w:val="57086FF1"/>
    <w:rsid w:val="59467262"/>
    <w:rsid w:val="5FD16E99"/>
    <w:rsid w:val="625005B0"/>
    <w:rsid w:val="651C2939"/>
    <w:rsid w:val="67F60A5E"/>
    <w:rsid w:val="691B5E98"/>
    <w:rsid w:val="6D535020"/>
    <w:rsid w:val="6E4F2F22"/>
    <w:rsid w:val="716F472A"/>
    <w:rsid w:val="71F10D0C"/>
    <w:rsid w:val="7C8D7F4E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659</Words>
  <Characters>701</Characters>
  <Lines>0</Lines>
  <Paragraphs>0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HCZ-YNC-ZN</cp:lastModifiedBy>
  <cp:lastPrinted>2018-09-07T03:15:00Z</cp:lastPrinted>
  <dcterms:modified xsi:type="dcterms:W3CDTF">2024-08-30T04:04:28Z</dcterms:modified>
  <dc:title>项目申报文本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6B149138DB0B453E9FA4BC6E56ACAD92</vt:lpwstr>
  </property>
</Properties>
</file>