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北京市大兴区黄村镇农业农村办公室科室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——2020年黄村镇安全综合整治孙村街坊路维修改造工程项目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项目申报单位（科室）：农业农村办公室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主管部门（区直或镇）：镇政府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项目实施年度：2020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项目申报时间：2024.8.30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2020年黄村镇安全综合整治孙村街坊路维修改造工程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农业农村办公室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赵亮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18810597933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工程施工类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spacing w:line="240" w:lineRule="exact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通过街坊路维修改造改善人居环境，本工程主要内容包括：沥青施工道路16791.93平方米、雨水方沟1215米，招标时间2020年8月28日、投标时间2020年9月18日、开工时间2020年10月8日、竣工时间2021年3月10日、验收时间2021年3月22日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 万元（保留六位小数）</w:t>
      </w:r>
    </w:p>
    <w:tbl>
      <w:tblPr>
        <w:tblStyle w:val="6"/>
        <w:tblW w:w="141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 xml:space="preserve">304.29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 xml:space="preserve">304.29 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3720474931">
    <w:nsid w:val="DDC1F133"/>
    <w:multiLevelType w:val="singleLevel"/>
    <w:tmpl w:val="DDC1F133"/>
    <w:lvl w:ilvl="0" w:tentative="1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807239462">
    <w:nsid w:val="301D7F26"/>
    <w:multiLevelType w:val="singleLevel"/>
    <w:tmpl w:val="301D7F26"/>
    <w:lvl w:ilvl="0" w:tentative="1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720474931"/>
  </w:num>
  <w:num w:numId="2">
    <w:abstractNumId w:val="80723946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docVars>
    <w:docVar w:name="commondata" w:val="eyJoZGlkIjoiNzM4ZTI2OTkxMzAyYzkyNDAxZDFmOTM0ZTBjMTczNjMifQ=="/>
  </w:docVars>
  <w:rsids>
    <w:rsidRoot w:val="34B53ED7"/>
    <w:rsid w:val="0198288F"/>
    <w:rsid w:val="049D3B67"/>
    <w:rsid w:val="06E61C3A"/>
    <w:rsid w:val="08314CF2"/>
    <w:rsid w:val="09BB1A46"/>
    <w:rsid w:val="0A1C650C"/>
    <w:rsid w:val="0A5D4D63"/>
    <w:rsid w:val="0BEB5B3C"/>
    <w:rsid w:val="13912D9D"/>
    <w:rsid w:val="13F73D10"/>
    <w:rsid w:val="16CD47EF"/>
    <w:rsid w:val="1DC046F7"/>
    <w:rsid w:val="1FE66C20"/>
    <w:rsid w:val="29130DCC"/>
    <w:rsid w:val="29BD7D6C"/>
    <w:rsid w:val="2B33763A"/>
    <w:rsid w:val="2F471EE1"/>
    <w:rsid w:val="308113CB"/>
    <w:rsid w:val="32286488"/>
    <w:rsid w:val="332F3F83"/>
    <w:rsid w:val="34B53ED7"/>
    <w:rsid w:val="389B4E4F"/>
    <w:rsid w:val="3B813F5E"/>
    <w:rsid w:val="3CA20161"/>
    <w:rsid w:val="3F5D2B8A"/>
    <w:rsid w:val="480033FE"/>
    <w:rsid w:val="4A3B33D5"/>
    <w:rsid w:val="4DB25177"/>
    <w:rsid w:val="4F815F87"/>
    <w:rsid w:val="515A6494"/>
    <w:rsid w:val="53AB4456"/>
    <w:rsid w:val="54F9326F"/>
    <w:rsid w:val="57086FF1"/>
    <w:rsid w:val="59467262"/>
    <w:rsid w:val="5FD16E99"/>
    <w:rsid w:val="625005B0"/>
    <w:rsid w:val="651C2939"/>
    <w:rsid w:val="66A25C34"/>
    <w:rsid w:val="67F60A5E"/>
    <w:rsid w:val="6CB1477A"/>
    <w:rsid w:val="6D535020"/>
    <w:rsid w:val="6D857FD6"/>
    <w:rsid w:val="6FC55C4C"/>
    <w:rsid w:val="716F472A"/>
    <w:rsid w:val="797C2FE4"/>
    <w:rsid w:val="7C8D7F4E"/>
    <w:rsid w:val="7F8863CC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Style w:val="5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747</Words>
  <Characters>819</Characters>
  <Lines>0</Lines>
  <Paragraphs>0</Paragraphs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HCZ-YNC-ZN</cp:lastModifiedBy>
  <cp:lastPrinted>2018-09-07T03:15:00Z</cp:lastPrinted>
  <dcterms:modified xsi:type="dcterms:W3CDTF">2024-08-30T04:07:55Z</dcterms:modified>
  <dc:title>项目申报文本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  <property fmtid="{D5CDD505-2E9C-101B-9397-08002B2CF9AE}" pid="3" name="ICV">
    <vt:lpwstr>E3BED576CF16439CB557299F5003C97F</vt:lpwstr>
  </property>
</Properties>
</file>