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北京市大兴区黄村镇农业农村办公室科室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——2020年黄村镇安全综合整治宋庄街坊路维修改造工程项目</w:t>
      </w:r>
    </w:p>
    <w:p>
      <w:pPr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项目申报单位（科室）：农业农村办公室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主管部门（区直或镇）：镇政府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项目实施年度：2020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项目申报时间：2024.8.30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6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2020年黄村镇安全综合整治宋庄街坊路维修改造工程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农业农村办公室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赵亮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18810597933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工程施工类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spacing w:line="240" w:lineRule="exact"/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街坊路维修改造改善人居环境，本工程主要内容包括：道路施工面积8194.49平方米、污水管线881.83米，招标时间2020.8.28、投标时间2020年9月18日、开工时间2020年9月21日、竣工时间2020年12月25日、验收时间2021年1月15日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 万元（保留六位小数）</w:t>
      </w:r>
    </w:p>
    <w:tbl>
      <w:tblPr>
        <w:tblStyle w:val="6"/>
        <w:tblW w:w="141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119.81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119.81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6"/>
        <w:tblW w:w="88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99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6"/>
        <w:tblW w:w="852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         2.新增项目□</w:t>
            </w:r>
          </w:p>
        </w:tc>
      </w:tr>
    </w:tbl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6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807239462">
    <w:nsid w:val="301D7F26"/>
    <w:multiLevelType w:val="singleLevel"/>
    <w:tmpl w:val="301D7F26"/>
    <w:lvl w:ilvl="0" w:tentative="1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720474931">
    <w:nsid w:val="DDC1F133"/>
    <w:multiLevelType w:val="singleLevel"/>
    <w:tmpl w:val="DDC1F133"/>
    <w:lvl w:ilvl="0" w:tentative="1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720474931"/>
  </w:num>
  <w:num w:numId="2">
    <w:abstractNumId w:val="8072394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docVars>
    <w:docVar w:name="commondata" w:val="eyJoZGlkIjoiNzM4ZTI2OTkxMzAyYzkyNDAxZDFmOTM0ZTBjMTczNjMifQ=="/>
  </w:docVars>
  <w:rsids>
    <w:rsidRoot w:val="34B53ED7"/>
    <w:rsid w:val="0198288F"/>
    <w:rsid w:val="049D3B67"/>
    <w:rsid w:val="06E61C3A"/>
    <w:rsid w:val="08314CF2"/>
    <w:rsid w:val="09BB1A46"/>
    <w:rsid w:val="0A1C650C"/>
    <w:rsid w:val="0A5D4D63"/>
    <w:rsid w:val="0BEB5B3C"/>
    <w:rsid w:val="13912D9D"/>
    <w:rsid w:val="13F73D10"/>
    <w:rsid w:val="15B62811"/>
    <w:rsid w:val="16CD47EF"/>
    <w:rsid w:val="1DC046F7"/>
    <w:rsid w:val="1FE66C20"/>
    <w:rsid w:val="29BD7D6C"/>
    <w:rsid w:val="2B33763A"/>
    <w:rsid w:val="2F471EE1"/>
    <w:rsid w:val="308113CB"/>
    <w:rsid w:val="32286488"/>
    <w:rsid w:val="332F3F83"/>
    <w:rsid w:val="34B53ED7"/>
    <w:rsid w:val="389B4E4F"/>
    <w:rsid w:val="3B813F5E"/>
    <w:rsid w:val="3CA20161"/>
    <w:rsid w:val="480033FE"/>
    <w:rsid w:val="4A3B33D5"/>
    <w:rsid w:val="4DB25177"/>
    <w:rsid w:val="4F815F87"/>
    <w:rsid w:val="515A6494"/>
    <w:rsid w:val="53AB4456"/>
    <w:rsid w:val="54F9326F"/>
    <w:rsid w:val="57086FF1"/>
    <w:rsid w:val="59467262"/>
    <w:rsid w:val="5FD16E99"/>
    <w:rsid w:val="625005B0"/>
    <w:rsid w:val="651C2939"/>
    <w:rsid w:val="66A25C34"/>
    <w:rsid w:val="67235D5D"/>
    <w:rsid w:val="67F60A5E"/>
    <w:rsid w:val="6D535020"/>
    <w:rsid w:val="6FC55C4C"/>
    <w:rsid w:val="716F472A"/>
    <w:rsid w:val="797331EA"/>
    <w:rsid w:val="797C2FE4"/>
    <w:rsid w:val="7C8D7F4E"/>
    <w:rsid w:val="7F8863CC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Style w:val="5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742</Words>
  <Characters>820</Characters>
  <Lines>0</Lines>
  <Paragraphs>0</Paragraphs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HCZ-YNC-ZN</cp:lastModifiedBy>
  <cp:lastPrinted>2018-09-07T03:15:00Z</cp:lastPrinted>
  <dcterms:modified xsi:type="dcterms:W3CDTF">2024-08-30T04:07:28Z</dcterms:modified>
  <dc:title>项目申报文本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2052-9.1.0.4940</vt:lpwstr>
  </property>
  <property fmtid="{D5CDD505-2E9C-101B-9397-08002B2CF9AE}" pid="3" name="ICV">
    <vt:lpwstr>E3BED576CF16439CB557299F5003C97F</vt:lpwstr>
  </property>
</Properties>
</file>