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——2020年黄村镇安全综合整治辛店工作街坊路维修改造工程项目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2020年黄村镇安全综合整治辛店工作街坊路维修改造工程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主要内容包括：方砖路修补2451.33平方米、混凝土道路修补4345.99平方米、散水修补3885.22平方米、混凝土高台4854.75平方米，招标时间2020年5月21日、投标时间2020年6月11日、开工时间2020年6月18日、竣工时间2020年8月10日、验收时间2020年8月14日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263.18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263.18 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03453EC"/>
    <w:rsid w:val="0198288F"/>
    <w:rsid w:val="03050B1D"/>
    <w:rsid w:val="049D3B67"/>
    <w:rsid w:val="06E61C3A"/>
    <w:rsid w:val="08314CF2"/>
    <w:rsid w:val="09BB1A46"/>
    <w:rsid w:val="0A1C650C"/>
    <w:rsid w:val="0A5D4D63"/>
    <w:rsid w:val="0BEB5B3C"/>
    <w:rsid w:val="13912D9D"/>
    <w:rsid w:val="13F73D10"/>
    <w:rsid w:val="16CD47EF"/>
    <w:rsid w:val="1DC046F7"/>
    <w:rsid w:val="1FE66C20"/>
    <w:rsid w:val="29BD7D6C"/>
    <w:rsid w:val="2B33763A"/>
    <w:rsid w:val="2F471EE1"/>
    <w:rsid w:val="308113CB"/>
    <w:rsid w:val="32286488"/>
    <w:rsid w:val="332F3F83"/>
    <w:rsid w:val="34B53ED7"/>
    <w:rsid w:val="389B4E4F"/>
    <w:rsid w:val="3AA625F2"/>
    <w:rsid w:val="3B813F5E"/>
    <w:rsid w:val="3CA20161"/>
    <w:rsid w:val="3F5D2B8A"/>
    <w:rsid w:val="480033FE"/>
    <w:rsid w:val="4A3B33D5"/>
    <w:rsid w:val="4DB25177"/>
    <w:rsid w:val="4F815F87"/>
    <w:rsid w:val="515A6494"/>
    <w:rsid w:val="53AB4456"/>
    <w:rsid w:val="54F9326F"/>
    <w:rsid w:val="57086FF1"/>
    <w:rsid w:val="59467262"/>
    <w:rsid w:val="5FD16E99"/>
    <w:rsid w:val="625005B0"/>
    <w:rsid w:val="644B2E4D"/>
    <w:rsid w:val="651C2939"/>
    <w:rsid w:val="66585390"/>
    <w:rsid w:val="66A25C34"/>
    <w:rsid w:val="67F60A5E"/>
    <w:rsid w:val="6D535020"/>
    <w:rsid w:val="6FC55C4C"/>
    <w:rsid w:val="716F472A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774</Words>
  <Characters>860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2024-08-30T04:08:22Z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E3BED576CF16439CB557299F5003C97F</vt:lpwstr>
  </property>
</Properties>
</file>