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北京市大兴区黄村镇农业农村办公室科室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——2023年黄村镇刘村综合整治提升工程项目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项目申报单位（科室）：农业农村办公室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主管部门（区直或镇）：镇政府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项目实施年度：2023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项目申报时间：2024.8.30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2022年黄村镇刘村综合整治提升工程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农业农村办公室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赵亮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bookmarkStart w:id="0" w:name="_GoBack"/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18810597933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工程施工类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spacing w:line="240" w:lineRule="exact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通过综合整治提升工程改造改善刘村人居环境，本工程主要内容包括：拆除化粪池地面混凝土恢复510平方米、散水恢复2400平方米、新建化粪池40个、路面翻修2800平方米、新增混凝土地面7500平方米、地面标线4500平方米、更换路缘石1200米、新增、补种绿化742平方米、现状井加固更换井圈井盖290个、现状井疏通及雨水篦子310个、拆除原有建筑外立面31000平方米、外墙真石漆喷涂31000平方米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 万元（保留六位小数）</w:t>
      </w:r>
    </w:p>
    <w:tbl>
      <w:tblPr>
        <w:tblStyle w:val="6"/>
        <w:tblW w:w="141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2055.21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2055.21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6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807239462">
    <w:nsid w:val="301D7F26"/>
    <w:multiLevelType w:val="singleLevel"/>
    <w:tmpl w:val="301D7F26"/>
    <w:lvl w:ilvl="0" w:tentative="1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720474931">
    <w:nsid w:val="DDC1F133"/>
    <w:multiLevelType w:val="singleLevel"/>
    <w:tmpl w:val="DDC1F133"/>
    <w:lvl w:ilvl="0" w:tentative="1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720474931"/>
  </w:num>
  <w:num w:numId="2">
    <w:abstractNumId w:val="80723946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docVars>
    <w:docVar w:name="commondata" w:val="eyJoZGlkIjoiNzM4ZTI2OTkxMzAyYzkyNDAxZDFmOTM0ZTBjMTczNjMifQ=="/>
  </w:docVars>
  <w:rsids>
    <w:rsidRoot w:val="34B53ED7"/>
    <w:rsid w:val="0198288F"/>
    <w:rsid w:val="049D3B67"/>
    <w:rsid w:val="06E61C3A"/>
    <w:rsid w:val="08314CF2"/>
    <w:rsid w:val="08A16850"/>
    <w:rsid w:val="09BB1A46"/>
    <w:rsid w:val="0A1C650C"/>
    <w:rsid w:val="0A5D4D63"/>
    <w:rsid w:val="0BEB5B3C"/>
    <w:rsid w:val="13912D9D"/>
    <w:rsid w:val="13F73D10"/>
    <w:rsid w:val="145C0F9C"/>
    <w:rsid w:val="16CD47EF"/>
    <w:rsid w:val="1DC046F7"/>
    <w:rsid w:val="1FE66C20"/>
    <w:rsid w:val="29BD7D6C"/>
    <w:rsid w:val="2B33763A"/>
    <w:rsid w:val="2F471EE1"/>
    <w:rsid w:val="308113CB"/>
    <w:rsid w:val="32286488"/>
    <w:rsid w:val="332F3F83"/>
    <w:rsid w:val="34B53ED7"/>
    <w:rsid w:val="389B4E4F"/>
    <w:rsid w:val="3AA625F2"/>
    <w:rsid w:val="3B813F5E"/>
    <w:rsid w:val="3CA20161"/>
    <w:rsid w:val="3F5D2B8A"/>
    <w:rsid w:val="480033FE"/>
    <w:rsid w:val="4A3B33D5"/>
    <w:rsid w:val="4DB25177"/>
    <w:rsid w:val="4F815F87"/>
    <w:rsid w:val="515A6494"/>
    <w:rsid w:val="53AB4456"/>
    <w:rsid w:val="54F9326F"/>
    <w:rsid w:val="57086FF1"/>
    <w:rsid w:val="59467262"/>
    <w:rsid w:val="5FD16E99"/>
    <w:rsid w:val="625005B0"/>
    <w:rsid w:val="651C2939"/>
    <w:rsid w:val="66A25C34"/>
    <w:rsid w:val="678215FA"/>
    <w:rsid w:val="67F60A5E"/>
    <w:rsid w:val="6D535020"/>
    <w:rsid w:val="6FC55C4C"/>
    <w:rsid w:val="716F472A"/>
    <w:rsid w:val="76FF660A"/>
    <w:rsid w:val="797C2FE4"/>
    <w:rsid w:val="7C8D7F4E"/>
    <w:rsid w:val="7F8863CC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Style w:val="5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802</Words>
  <Characters>872</Characters>
  <Lines>0</Lines>
  <Paragraphs>0</Paragraphs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HCZ-YNC-ZN</cp:lastModifiedBy>
  <cp:lastPrinted>2018-09-07T03:15:00Z</cp:lastPrinted>
  <dcterms:modified xsi:type="dcterms:W3CDTF">2024-08-30T04:05:16Z</dcterms:modified>
  <dc:title>项目申报文本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  <property fmtid="{D5CDD505-2E9C-101B-9397-08002B2CF9AE}" pid="3" name="ICV">
    <vt:lpwstr>E3BED576CF16439CB557299F5003C97F</vt:lpwstr>
  </property>
</Properties>
</file>