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——三间房村高、低压线路及路灯改造工程镇级资金支持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项目实施年度：2022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三间房村高、低压线路及路灯改造工程镇级资金支持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通过发放补贴，使三间房村顺利开展电路改造工程。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1034.21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1034.21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A26771"/>
    <w:rsid w:val="06E61C3A"/>
    <w:rsid w:val="09BB1A46"/>
    <w:rsid w:val="0A1C650C"/>
    <w:rsid w:val="0A5D4D63"/>
    <w:rsid w:val="0BEB5B3C"/>
    <w:rsid w:val="13912D9D"/>
    <w:rsid w:val="13D7270E"/>
    <w:rsid w:val="13F73D10"/>
    <w:rsid w:val="1E906BF8"/>
    <w:rsid w:val="1FCC7774"/>
    <w:rsid w:val="1FE66C20"/>
    <w:rsid w:val="29BD7D6C"/>
    <w:rsid w:val="2F471EE1"/>
    <w:rsid w:val="308113CB"/>
    <w:rsid w:val="34B53ED7"/>
    <w:rsid w:val="389B4E4F"/>
    <w:rsid w:val="3B5F299D"/>
    <w:rsid w:val="3CA20161"/>
    <w:rsid w:val="3DA46DC9"/>
    <w:rsid w:val="403E54D8"/>
    <w:rsid w:val="480033FE"/>
    <w:rsid w:val="4A3B33D5"/>
    <w:rsid w:val="4E165706"/>
    <w:rsid w:val="4F815F87"/>
    <w:rsid w:val="501F0559"/>
    <w:rsid w:val="515A6494"/>
    <w:rsid w:val="54F9326F"/>
    <w:rsid w:val="57086FF1"/>
    <w:rsid w:val="59467262"/>
    <w:rsid w:val="59F80BC3"/>
    <w:rsid w:val="5CC45B6B"/>
    <w:rsid w:val="5FD16E99"/>
    <w:rsid w:val="625005B0"/>
    <w:rsid w:val="6511583A"/>
    <w:rsid w:val="651C2939"/>
    <w:rsid w:val="668A4527"/>
    <w:rsid w:val="67F60A5E"/>
    <w:rsid w:val="6D535020"/>
    <w:rsid w:val="716F472A"/>
    <w:rsid w:val="7C8D7F4E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659</Words>
  <Characters>695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2024-08-30T04:02:53Z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2DB1DF9F9D484BDEA21091D55594ECDE</vt:lpwstr>
  </property>
</Properties>
</file>