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——2024年黄村镇街坊路维修改造工程（李村、霍村、狼垡二村）工程项目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024年黄村镇街坊路维修改造工程（李村、霍村、狼垡二村）工程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通过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维修改造解决李村、霍村、狼垡二粗村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lang w:val="en-US" w:eastAsia="zh-CN"/>
              </w:rPr>
              <w:t>人居环境问题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，本工程主要内容包括：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沥青面积约2875平米，混凝土面积约2500平米，污水管线约584米，雨水管线229米。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250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98288F"/>
    <w:rsid w:val="049D3B67"/>
    <w:rsid w:val="06E61C3A"/>
    <w:rsid w:val="08314CF2"/>
    <w:rsid w:val="08A16850"/>
    <w:rsid w:val="09BB1A46"/>
    <w:rsid w:val="0A1C650C"/>
    <w:rsid w:val="0A5D4D63"/>
    <w:rsid w:val="0BEB5B3C"/>
    <w:rsid w:val="13912D9D"/>
    <w:rsid w:val="13F73D10"/>
    <w:rsid w:val="145C0F9C"/>
    <w:rsid w:val="16CD47EF"/>
    <w:rsid w:val="1DC046F7"/>
    <w:rsid w:val="1E255D9D"/>
    <w:rsid w:val="1FE66C20"/>
    <w:rsid w:val="29BD7D6C"/>
    <w:rsid w:val="2B33763A"/>
    <w:rsid w:val="2F471EE1"/>
    <w:rsid w:val="308113CB"/>
    <w:rsid w:val="32286488"/>
    <w:rsid w:val="332F3F83"/>
    <w:rsid w:val="34B53ED7"/>
    <w:rsid w:val="35877798"/>
    <w:rsid w:val="389B4E4F"/>
    <w:rsid w:val="3AA625F2"/>
    <w:rsid w:val="3B813F5E"/>
    <w:rsid w:val="3CA20161"/>
    <w:rsid w:val="3F5D2B8A"/>
    <w:rsid w:val="480033FE"/>
    <w:rsid w:val="4A3B33D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51C2939"/>
    <w:rsid w:val="66A25C34"/>
    <w:rsid w:val="67F60A5E"/>
    <w:rsid w:val="6D535020"/>
    <w:rsid w:val="6FC55C4C"/>
    <w:rsid w:val="716F472A"/>
    <w:rsid w:val="76FF660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802</Words>
  <Characters>872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2024-08-30T04:00:57Z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