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C3669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28234D7C">
      <w:pPr>
        <w:rPr>
          <w:rFonts w:hint="eastAsia"/>
          <w:sz w:val="52"/>
          <w:szCs w:val="32"/>
          <w:lang w:val="en-US" w:eastAsia="zh-CN"/>
        </w:rPr>
      </w:pPr>
    </w:p>
    <w:p w14:paraId="7F3F32A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 w14:paraId="7E3AD527">
      <w:pPr>
        <w:ind w:firstLine="1280" w:firstLineChars="4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——黄村镇煤改电采购及安装项目</w:t>
      </w:r>
    </w:p>
    <w:p w14:paraId="0A430B66">
      <w:pPr>
        <w:rPr>
          <w:rFonts w:hint="eastAsia"/>
          <w:sz w:val="32"/>
          <w:szCs w:val="32"/>
          <w:lang w:val="en-US" w:eastAsia="zh-CN"/>
        </w:rPr>
      </w:pPr>
    </w:p>
    <w:p w14:paraId="603CC93E">
      <w:pPr>
        <w:rPr>
          <w:rFonts w:hint="eastAsia"/>
          <w:sz w:val="32"/>
          <w:szCs w:val="32"/>
          <w:lang w:val="en-US" w:eastAsia="zh-CN"/>
        </w:rPr>
      </w:pPr>
    </w:p>
    <w:p w14:paraId="5EB8B4DC">
      <w:pPr>
        <w:rPr>
          <w:rFonts w:hint="eastAsia"/>
          <w:sz w:val="32"/>
          <w:szCs w:val="32"/>
          <w:lang w:val="en-US" w:eastAsia="zh-CN"/>
        </w:rPr>
      </w:pPr>
    </w:p>
    <w:p w14:paraId="68C333D7">
      <w:pPr>
        <w:rPr>
          <w:rFonts w:hint="eastAsia"/>
          <w:sz w:val="32"/>
          <w:szCs w:val="32"/>
          <w:lang w:val="en-US" w:eastAsia="zh-CN"/>
        </w:rPr>
      </w:pPr>
    </w:p>
    <w:p w14:paraId="4606C339">
      <w:pPr>
        <w:rPr>
          <w:rFonts w:hint="eastAsia"/>
          <w:sz w:val="32"/>
          <w:szCs w:val="32"/>
          <w:lang w:val="en-US" w:eastAsia="zh-CN"/>
        </w:rPr>
      </w:pPr>
    </w:p>
    <w:p w14:paraId="1579251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 w14:paraId="67D7B1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 w14:paraId="7AF1308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项目实施年度：2021</w:t>
      </w:r>
      <w:bookmarkStart w:id="0" w:name="_GoBack"/>
      <w:bookmarkEnd w:id="0"/>
    </w:p>
    <w:p w14:paraId="4BACD01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项目申报时间：2024.8.31</w:t>
      </w:r>
    </w:p>
    <w:p w14:paraId="053E663A">
      <w:pPr>
        <w:rPr>
          <w:rFonts w:hint="eastAsia"/>
          <w:sz w:val="32"/>
          <w:szCs w:val="32"/>
          <w:lang w:val="en-US" w:eastAsia="zh-CN"/>
        </w:rPr>
      </w:pPr>
    </w:p>
    <w:p w14:paraId="2CBBC9F9">
      <w:pPr>
        <w:rPr>
          <w:rFonts w:hint="eastAsia"/>
          <w:sz w:val="32"/>
          <w:szCs w:val="32"/>
          <w:lang w:val="en-US" w:eastAsia="zh-CN"/>
        </w:rPr>
      </w:pPr>
    </w:p>
    <w:p w14:paraId="7EE79FAF">
      <w:pPr>
        <w:rPr>
          <w:rFonts w:hint="eastAsia"/>
          <w:sz w:val="32"/>
          <w:szCs w:val="32"/>
          <w:lang w:val="en-US" w:eastAsia="zh-CN"/>
        </w:rPr>
      </w:pPr>
    </w:p>
    <w:p w14:paraId="300581FB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4802F7D8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6EAF78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FDFB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5A1AFB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F8071E9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黄村镇煤改电采购及安装项目</w:t>
            </w:r>
          </w:p>
        </w:tc>
      </w:tr>
      <w:tr w14:paraId="1CAE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5C095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0645445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 w14:paraId="7071B5D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B22F47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 w14:paraId="316D0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0BBF93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3F550B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 w14:paraId="6F5E714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7561AE3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 w14:paraId="3ABF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8D52B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B04928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2C92C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BFCE0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 w14:paraId="5C46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8D8267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0E300F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DF46B9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16FB2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CC0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5D1A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BF987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1A73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C5BB77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322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5348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0FC6A4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F18EE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171F62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AF2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32500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040CF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9298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FA4F36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B8CAA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7BD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6889E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E164FAB">
            <w:pPr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全面贯彻落实市、区实施农村地区“无煤化”工作文件精神，我镇2014-2016年对东片4个村（桂村、霍村、李村、郭上坡）进行了“煤改电”改造，改造方式有蓄能电暖器、直热式电暖器、直热式电锅炉。经实地走访调查百姓普遍反映“煤改电”太阳能提升与空气源热泵相比缺点相当多，电费较高、操作不方便、占地面积大、太阳能玻璃管易破裂等缺点，为保证百姓正常取暖过冬，计划将目前设备更换成空气源热泵形式，需要进行户内改造和外线改造，现已完成改造。</w:t>
            </w:r>
          </w:p>
        </w:tc>
      </w:tr>
    </w:tbl>
    <w:p w14:paraId="21F9918E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005571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7BD0A18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799"/>
        <w:gridCol w:w="1227"/>
      </w:tblGrid>
      <w:tr w14:paraId="66EC7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927F5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B83AA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2CC8D5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BD840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02B157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3D2E55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C0E5C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6C331F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1955AD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F87AF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E6BF5C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1EE1B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799" w:type="dxa"/>
            <w:vAlign w:val="center"/>
          </w:tcPr>
          <w:p w14:paraId="65AC51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227" w:type="dxa"/>
            <w:vAlign w:val="center"/>
          </w:tcPr>
          <w:p w14:paraId="05FC5F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58BAD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93DC5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C5BC2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7114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84267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B759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A75C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290A0C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F1F2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A8462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AA655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06A22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45F99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04BBB4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28DA6158">
            <w:pPr>
              <w:ind w:firstLine="240" w:firstLine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62.78</w:t>
            </w:r>
          </w:p>
        </w:tc>
      </w:tr>
      <w:tr w14:paraId="57856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BDDB3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2657D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CABD2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3F40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7F83F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722D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E01E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D2AC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EDBE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E9994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5B8C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978AD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461422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366D35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CC5F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C38C9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F91E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D30F9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8D68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E4A1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4C17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6F99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7045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96E85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16FC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2B20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BE88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3DC185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5F8242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46D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BBE12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001777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21FDA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8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4F04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97C9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2D31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76AC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8253E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EF73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06ADC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1F31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2E8378F3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168BE25C">
            <w:pPr>
              <w:ind w:firstLine="240" w:firstLine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62.78</w:t>
            </w:r>
          </w:p>
        </w:tc>
      </w:tr>
    </w:tbl>
    <w:p w14:paraId="5A5C335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0D26E9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26619D7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218BA8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94E3047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7EBDC30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AB8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F08DA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3004FDE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0A43852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25D44B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CB7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08595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7F8C90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7E02255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F0E1A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A18D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8695CD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8C924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1CE2A3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14E3B8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08A4599B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78E089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FED204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44B0D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8D17AB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E51A82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14A2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9F5B8A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139A4A3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59C94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94E27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F09F8E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5231456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669ED8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460CF3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22639F8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34965D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48845C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98BF37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16E80A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238254F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7C9BD1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6E1AFFC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363F765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75A18D5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FF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0A75217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5DA08C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685D00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84E0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1DB3639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E20CD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9BCA3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27A23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71DB6DD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C61994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0CEB26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640C071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D7C86A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6F0EE5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E9143F6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A88EE0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1BE3F89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72F34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4ABE08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3125E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8295B3A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6CE7C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C01970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6DF65EF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6C3A5C5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D70134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69B1C6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F3E04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3718D3A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230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7539E4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671904A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174A727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F7549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EDADF7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73889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67989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5AF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706184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0D3936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F3A990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1B9530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5MWUyMmM5OTk5NzkyZDVkNzRjMjhiYWQ3ZGUzNGEifQ=="/>
  </w:docVars>
  <w:rsids>
    <w:rsidRoot w:val="34B53ED7"/>
    <w:rsid w:val="06E61C3A"/>
    <w:rsid w:val="09BB1A46"/>
    <w:rsid w:val="0A1C650C"/>
    <w:rsid w:val="0A5D4D63"/>
    <w:rsid w:val="0B266665"/>
    <w:rsid w:val="0BEB5B3C"/>
    <w:rsid w:val="0FCF67EB"/>
    <w:rsid w:val="13912D9D"/>
    <w:rsid w:val="13A02D2C"/>
    <w:rsid w:val="13F73D10"/>
    <w:rsid w:val="18A62B93"/>
    <w:rsid w:val="19C07C84"/>
    <w:rsid w:val="1FCC7774"/>
    <w:rsid w:val="1FE66C20"/>
    <w:rsid w:val="224319B5"/>
    <w:rsid w:val="25F74EE7"/>
    <w:rsid w:val="29BD7D6C"/>
    <w:rsid w:val="2F471EE1"/>
    <w:rsid w:val="308113CB"/>
    <w:rsid w:val="32A22FA4"/>
    <w:rsid w:val="34645984"/>
    <w:rsid w:val="34B53ED7"/>
    <w:rsid w:val="36B10845"/>
    <w:rsid w:val="389B4E4F"/>
    <w:rsid w:val="39C808A2"/>
    <w:rsid w:val="3B5F6EA5"/>
    <w:rsid w:val="3B6840C1"/>
    <w:rsid w:val="3CA20161"/>
    <w:rsid w:val="414A5F02"/>
    <w:rsid w:val="46000EA1"/>
    <w:rsid w:val="47B21795"/>
    <w:rsid w:val="480033FE"/>
    <w:rsid w:val="48192ED0"/>
    <w:rsid w:val="48520E43"/>
    <w:rsid w:val="4A3B33D5"/>
    <w:rsid w:val="4DD62942"/>
    <w:rsid w:val="4F815F87"/>
    <w:rsid w:val="515A6494"/>
    <w:rsid w:val="522B768A"/>
    <w:rsid w:val="5272097D"/>
    <w:rsid w:val="537137C2"/>
    <w:rsid w:val="54F9326F"/>
    <w:rsid w:val="57086FF1"/>
    <w:rsid w:val="59467262"/>
    <w:rsid w:val="5C5617A7"/>
    <w:rsid w:val="5F530598"/>
    <w:rsid w:val="5FD16E99"/>
    <w:rsid w:val="61FB0E26"/>
    <w:rsid w:val="625005B0"/>
    <w:rsid w:val="651C2939"/>
    <w:rsid w:val="67F60A5E"/>
    <w:rsid w:val="6D535020"/>
    <w:rsid w:val="716F472A"/>
    <w:rsid w:val="72E73C9F"/>
    <w:rsid w:val="791F31F5"/>
    <w:rsid w:val="7C8D7F4E"/>
    <w:rsid w:val="7FEE1B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835</Words>
  <Characters>876</Characters>
  <Lines>0</Lines>
  <Paragraphs>0</Paragraphs>
  <TotalTime>4</TotalTime>
  <ScaleCrop>false</ScaleCrop>
  <LinksUpToDate>false</LinksUpToDate>
  <CharactersWithSpaces>993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不会飞的家雀儿</cp:lastModifiedBy>
  <cp:lastPrinted>2018-09-07T03:15:00Z</cp:lastPrinted>
  <dcterms:modified xsi:type="dcterms:W3CDTF">2024-08-30T01:26:49Z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0BAADC17534342418AEB9FC520A71B9B</vt:lpwstr>
  </property>
</Properties>
</file>