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——铁路外勤人员、综治外勤人员设备采购及保障运营项目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项目申报单位（科室）：黄村镇平安建设办公室（综治办）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主管部门（区直或镇）：北京市大兴区黄村镇人民政府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项目申报时间：2024年9月13日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铁路外勤人员、综治外勤人员设备采购及保障项目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69262050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服务类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9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00" w:firstLineChars="200"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铁路外勤人员、综治外勤人员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工作设备、日常物资保障，包含护路站日常设备维修更换、网格巡查车辆租赁，满足综治办执法、巡查工作正常开展，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降低铁路环境治理成本；同时，保障铁路护路站正常运行，更换维修电器设备、缴纳电费、小型机械日常维修保养、加油等；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平安建设办公室（综治办）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铁路外勤人员、综治外勤人员设备采购及保障运营项目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镇级资金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黄村镇平安建设办公室（综治办）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第二办公区319房间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69265020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铁路外勤人员、综治外勤人员的设备采购及保障项目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根据综治办外勤人员工作开展情况，购置、维修通信设备，采购工具、服装，租赁电动车，维修区级下发的电动车、办公设备等。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28.5万元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铁路外勤人员、综治外勤人员的设备采购及保障项目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2025.1.1-2025.12.31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实际发生为准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zNDJmMGFlZmE4Y2Y1YTgwOWQzODE0NjFjZDg2YzUifQ=="/>
  </w:docVars>
  <w:rsids>
    <w:rsidRoot w:val="34B53ED7"/>
    <w:rsid w:val="0A5D4D63"/>
    <w:rsid w:val="13F73D10"/>
    <w:rsid w:val="16633407"/>
    <w:rsid w:val="19F9566C"/>
    <w:rsid w:val="2148486C"/>
    <w:rsid w:val="22476B6A"/>
    <w:rsid w:val="292E5E1A"/>
    <w:rsid w:val="2F471EE1"/>
    <w:rsid w:val="308113CB"/>
    <w:rsid w:val="34B53ED7"/>
    <w:rsid w:val="402E451C"/>
    <w:rsid w:val="4F815F87"/>
    <w:rsid w:val="54F9326F"/>
    <w:rsid w:val="59467262"/>
    <w:rsid w:val="625005B0"/>
    <w:rsid w:val="651C2939"/>
    <w:rsid w:val="657C0B9C"/>
    <w:rsid w:val="6CBA26AF"/>
    <w:rsid w:val="6D535020"/>
    <w:rsid w:val="737A5B6C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880</Words>
  <Characters>939</Characters>
  <Lines>0</Lines>
  <Paragraphs>0</Paragraphs>
  <ScaleCrop>false</ScaleCrop>
  <LinksUpToDate>false</LinksUpToDate>
  <CharactersWithSpaces>1055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2024-09-18T08:57:09Z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47949DA058CE4296A88234E0EC1D521D</vt:lpwstr>
  </property>
</Properties>
</file>