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北京市大兴区黄村镇平安建设办公室（综治办）科室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——黄村镇指挥中心系统网络租赁费用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主管部门（区直或镇）：北京市大兴区黄村镇人民政府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项目申报时间：2024年9月13日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黄村镇指挥中心系统网络租赁费用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服务类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400" w:firstLineChars="200"/>
              <w:jc w:val="left"/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黄村镇信息化精细管理指挥中心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网络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线路租用服务，保障指挥中心正常运行。租赁249条光纤链路，保障指挥中心，全镇视频会议，镇自建平安智慧社区正常运行。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单位：平安建设办公室（综治办）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黄村镇指挥中心系统网络租赁费用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镇级资金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光纤租赁费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207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0.4/年/条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82.799172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黄村镇指挥中心系统网络租赁费用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镇级资金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光纤租赁费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42条/3个月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0.4/年/条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199958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99913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黄村镇指挥中心系统网络租赁费用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为黄村镇城乡管理指挥中心前端760个摄像头、6个高点摄像头、黄村镇智慧小区12个村社提供网络服务，保障系统正常在线运行。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租用249条光纤链路，每条租赁费用4000元/年。</w:t>
      </w:r>
    </w:p>
    <w:p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1）按照我镇实际情况，西片区7个村计划启动村域拆迁工作，预计继续租赁42条光纤，租赁期限为2024年8月8日至2024年11月7日（3个月），费用为333.33元/月/条×3个月×42条=41999.58元。</w:t>
      </w:r>
    </w:p>
    <w:p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2）光纤租赁费用标准为3999.96元/条/年，服务费用为3999.96元/条/年×207条×1年=827991.72元。</w:t>
      </w:r>
    </w:p>
    <w:p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   本项服务费用为869991.3元。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为黄村镇城乡管理指挥中心前端760个摄像头、6个高点摄像头、黄村镇智慧小区12个村社提供网络服务，确保系统正常在线运行。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通过向运营商购买网络服务，实现网络通信功能。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黄村镇指挥中心系统网络租赁费用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2024.8.8-2025.8.7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年下付制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NDJmMGFlZmE4Y2Y1YTgwOWQzODE0NjFjZDg2YzUifQ=="/>
  </w:docVars>
  <w:rsids>
    <w:rsidRoot w:val="34B53ED7"/>
    <w:rsid w:val="05B06CD6"/>
    <w:rsid w:val="0A5D4D63"/>
    <w:rsid w:val="13F73D10"/>
    <w:rsid w:val="16633407"/>
    <w:rsid w:val="19F9566C"/>
    <w:rsid w:val="292E5E1A"/>
    <w:rsid w:val="2B1E6903"/>
    <w:rsid w:val="2F471EE1"/>
    <w:rsid w:val="308113CB"/>
    <w:rsid w:val="34B53ED7"/>
    <w:rsid w:val="4DBF3A5C"/>
    <w:rsid w:val="4F815F87"/>
    <w:rsid w:val="54F9326F"/>
    <w:rsid w:val="59467262"/>
    <w:rsid w:val="61F55C70"/>
    <w:rsid w:val="625005B0"/>
    <w:rsid w:val="651C2939"/>
    <w:rsid w:val="657C0B9C"/>
    <w:rsid w:val="673F33B6"/>
    <w:rsid w:val="68466F86"/>
    <w:rsid w:val="6881010F"/>
    <w:rsid w:val="6BFC35B9"/>
    <w:rsid w:val="6D535020"/>
    <w:rsid w:val="737A5B6C"/>
    <w:rsid w:val="7A7906C8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ind w:left="180"/>
    </w:pPr>
    <w:rPr>
      <w:rFonts w:ascii="宋体" w:hAnsi="宋体" w:eastAsia="宋体" w:cs="宋体"/>
      <w:sz w:val="29"/>
      <w:szCs w:val="29"/>
      <w:lang w:val="zh-CN" w:eastAsia="zh-CN" w:bidi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839</Words>
  <Characters>894</Characters>
  <Lines>0</Lines>
  <Paragraphs>0</Paragraphs>
  <ScaleCrop>false</ScaleCrop>
  <LinksUpToDate>false</LinksUpToDate>
  <CharactersWithSpaces>1010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2024-09-20T01:44:02Z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47949DA058CE4296A88234E0EC1D521D</vt:lpwstr>
  </property>
</Properties>
</file>