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北京市大兴区黄村镇平安建设办公室（综治办）科室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——黄村镇综合整治服务项目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项目申报单位（科室）：黄村镇平安建设办公室（综治办）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主管部门（区直或镇）：北京市大兴区黄村镇人民政府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项目申报时间：2024年9月16日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黄村镇综合整治服务项目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黄村镇平安建设办公室（综治办）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陈冲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69265020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服务类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6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ind w:firstLine="400" w:firstLineChars="200"/>
              <w:jc w:val="left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对辖区重点道路、交通乱点开展综合整治工作，完善村外道路隔离设施、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U型桩、阻车桩、减速带，空地护栏、空地清理整治工作，保障镇级重点工作，以及重大活动保障工作。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单位：平安建设办公室（综治办）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黄村镇综合整治服务项目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镇级资金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黄村镇平安建设办公室（综治办）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第二办公区319房间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69265020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黄村镇综合整治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为保障全镇社会面安全有序，对重点道路、村社开展集中清理整治工作，包含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拆除私搭乱建、拆除广告牌匾、环境整治等综合性整治工作，道路隔离、管控设施建设，空地清理，铁路周边安全隐患清整工作。保障辖区社会面治理有效开展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及重大活动期间保障工作。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项目预算390万，使用货车、叉车、升降机、挖掘机，工人，及护栏、护网、阻车桩、U型桩、减速带等材料，对辖区重点地区开展清理整治工作，及时清理安全隐患。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为保障辖区社会面清理整治工作有序开展，需使用服务公司对重点地区进行清理整治工作。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黄村镇综合整治</w:t>
            </w: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2025年1月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zNDJmMGFlZmE4Y2Y1YTgwOWQzODE0NjFjZDg2YzUifQ=="/>
  </w:docVars>
  <w:rsids>
    <w:rsidRoot w:val="34B53ED7"/>
    <w:rsid w:val="0A5D4D63"/>
    <w:rsid w:val="13F73D10"/>
    <w:rsid w:val="16633407"/>
    <w:rsid w:val="19775A9A"/>
    <w:rsid w:val="19F9566C"/>
    <w:rsid w:val="1B4E169B"/>
    <w:rsid w:val="256135AA"/>
    <w:rsid w:val="292E5E1A"/>
    <w:rsid w:val="2F471EE1"/>
    <w:rsid w:val="308113CB"/>
    <w:rsid w:val="30A25AAD"/>
    <w:rsid w:val="34B53ED7"/>
    <w:rsid w:val="4F815F87"/>
    <w:rsid w:val="54F9326F"/>
    <w:rsid w:val="59467262"/>
    <w:rsid w:val="625005B0"/>
    <w:rsid w:val="651C2939"/>
    <w:rsid w:val="657C0B9C"/>
    <w:rsid w:val="69B377AA"/>
    <w:rsid w:val="6BFC35B9"/>
    <w:rsid w:val="6D535020"/>
    <w:rsid w:val="71814B72"/>
    <w:rsid w:val="73045BE8"/>
    <w:rsid w:val="737A5B6C"/>
    <w:rsid w:val="7A7906C8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807</Words>
  <Characters>845</Characters>
  <Lines>0</Lines>
  <Paragraphs>0</Paragraphs>
  <ScaleCrop>false</ScaleCrop>
  <LinksUpToDate>false</LinksUpToDate>
  <CharactersWithSpaces>961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HCZ-LGB-01</cp:lastModifiedBy>
  <cp:lastPrinted>2018-09-07T03:15:00Z</cp:lastPrinted>
  <dcterms:modified xsi:type="dcterms:W3CDTF">2024-09-20T01:47:17Z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47949DA058CE4296A88234E0EC1D521D</vt:lpwstr>
  </property>
</Properties>
</file>