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——二类公厕外包服务项目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二类公厕外包服务项目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根据全区“厕所革命”、“创城”、“创卫”“人居环境”等相关工作部署和要求，为保障卫生公厕达标便于居民使用,通过选定一家服务单位对二类公厕进行管护及保洁，服务费约308万元。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道路环境保洁外包服务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对镇域内二类公厕进行管护及保洁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308万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二类公厕外包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服务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2024年3月1日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2025年2月28日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F471EE1"/>
    <w:rsid w:val="308113CB"/>
    <w:rsid w:val="31C7024C"/>
    <w:rsid w:val="34B53ED7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D535020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2024-08-29T06:51:56Z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