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北京市大兴区黄村镇城乡建设办公室（环整办）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——垃圾分类督查检查服务项目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项目申报单位（科室）：黄村镇城乡建设办公室（环整办）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项目申报时间：2024.8.29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垃圾分类督查检查服务项目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城乡建设办公室（环整办）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13911392363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经常性项目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一般公共事务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为贯彻落实新修订的《北京市生活垃圾管理条例》和《北京市大兴区生活垃圾分类工作行动方案》，进一步推进我镇垃圾分类工作开展,通过招标方式选用一家单位协助我镇垃圾分类督查、检查、培训等相关工作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黄村镇城乡建设办公室（环整办）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二办公区203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69248101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蔡幸娟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垃圾分类督查检查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系统化指导垃圾分类工作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96万元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必要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可行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垃圾分类督查检查服务项目</w:t>
            </w:r>
            <w:bookmarkStart w:id="0" w:name="_GoBack"/>
            <w:bookmarkEnd w:id="0"/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2024年8月15日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开始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2025年8月14日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结束</w:t>
            </w: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icrosoftYaHei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190B0238"/>
    <w:rsid w:val="2F471EE1"/>
    <w:rsid w:val="308113CB"/>
    <w:rsid w:val="34B53ED7"/>
    <w:rsid w:val="4BF06933"/>
    <w:rsid w:val="4C1C6F80"/>
    <w:rsid w:val="4EE62A14"/>
    <w:rsid w:val="4F815F87"/>
    <w:rsid w:val="54F9326F"/>
    <w:rsid w:val="59467262"/>
    <w:rsid w:val="5F8807E2"/>
    <w:rsid w:val="625005B0"/>
    <w:rsid w:val="651C2939"/>
    <w:rsid w:val="6600587A"/>
    <w:rsid w:val="6D535020"/>
    <w:rsid w:val="70C67D27"/>
    <w:rsid w:val="7AAD47E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2024-08-29T07:06:43Z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