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北京市大兴区黄村镇城乡建设办公室（环整办）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——三类公厕外包服务项目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项目申报单位（科室）：黄村镇城乡建设办公室（环整办）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项目申报时间：2024.8.29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三类公厕外包服务项目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城乡建设办公室（环整办）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李跃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13911392363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经常性项目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政府购买服务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一般公共事务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根据全区“厕所革命”、“创城”、“创卫”“人居环境”等相关工作部署和要求，为保障卫生公厕达标便于居民使用,通过选定一家服务单位对三类公厕进行管护及保洁，服务费约300万元。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黄村镇城乡建设办公室（环整办）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二办公区203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69248101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蔡幸娟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道路环境保洁外包服务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对镇域内三类公厕进行管护及保洁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300万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必要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可行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三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类公厕外包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服务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2024年3月1日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开始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2025年2月28日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结束</w:t>
            </w: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9E61FDF"/>
    <w:rsid w:val="0A5D4D63"/>
    <w:rsid w:val="13F73D10"/>
    <w:rsid w:val="2F471EE1"/>
    <w:rsid w:val="308113CB"/>
    <w:rsid w:val="31C7024C"/>
    <w:rsid w:val="34B53ED7"/>
    <w:rsid w:val="4BF06933"/>
    <w:rsid w:val="4C1C6F80"/>
    <w:rsid w:val="4EE62A14"/>
    <w:rsid w:val="4F815F87"/>
    <w:rsid w:val="54F9326F"/>
    <w:rsid w:val="59467262"/>
    <w:rsid w:val="5F8807E2"/>
    <w:rsid w:val="625005B0"/>
    <w:rsid w:val="651C2939"/>
    <w:rsid w:val="6D535020"/>
    <w:rsid w:val="7AAD47E3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2024-08-29T06:52:46Z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