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北京市大兴区黄村镇城乡建设办公室（环整办）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——社区垃圾分类服务项目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项目申报单位（科室）：黄村镇城乡建设办公室（环整办）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项目申报时间：2024.8.29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社区垃圾分类服务项目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城乡建设办公室（环整办）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一般公共事务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为更好的推进社区垃圾分类工作，按照市区垃圾分类工作要求，社区垃圾分类工作需做好宣传指导、桶站值守、驿站运营以及大件垃圾暂存点管护等工作,深入推进我镇垃圾分类工作，指导群众正确分类、精准分类，最终达到垃圾分类源头减量的效果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黄村镇城乡建设办公室（环整办）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二办公区203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69248101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社区垃圾分类服务项目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主要工作内容：按照市区垃圾分类工作要求，社区垃圾分类工作需做好宣传指导、桶站值守、积分兑换等工作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350万元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必要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社区垃圾分类项目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2024年10月1日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2025年9月30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结束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icrosoftYaHei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F471EE1"/>
    <w:rsid w:val="308113CB"/>
    <w:rsid w:val="34B53ED7"/>
    <w:rsid w:val="4BF06933"/>
    <w:rsid w:val="4C1C6F80"/>
    <w:rsid w:val="4EE62A14"/>
    <w:rsid w:val="4F815F87"/>
    <w:rsid w:val="54F9326F"/>
    <w:rsid w:val="59467262"/>
    <w:rsid w:val="5F8807E2"/>
    <w:rsid w:val="625005B0"/>
    <w:rsid w:val="651C2939"/>
    <w:rsid w:val="6D535020"/>
    <w:rsid w:val="70C67D27"/>
    <w:rsid w:val="7AAD47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2024-08-29T07:01:00Z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