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——厨余垃圾就地处理设备运营服务项目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厨余垃圾就地处理设备运营服务项目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为推进生活垃圾分类减量，我镇于2020年12月30日购置并安装8台厨余垃圾处理设备，由江苏景氏环保科技有限公司负责设备日常运营维护,通过维护使得厨余垃圾得到妥善处理。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厨余垃圾就地处理设备运营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对8台厨余垃圾处理设备进行运营维护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8万元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厨余垃圾就地处理设备运营服务项目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2024年2月15日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2025年2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月14日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83E4367"/>
    <w:rsid w:val="190B0238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600587A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2024-08-29T07:09:57Z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