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北京市大兴区黄村镇城乡建设办公室（环整办）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——大兴新城与孙村组团慢行联络系统工程、金星路拆墙透绿工程绿化养护项目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项目申报单位（科室）：黄村镇城乡建设办公室（环整办）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主管部门（区直或镇）：黄村镇政府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项目申报时间：2024.8.29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6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大兴新城与孙村组团慢行联络系统工程、金星路拆墙透绿工程绿化养护项目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城乡建设办公室（环整办）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 w:eastAsia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李跃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13911392363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经常性项目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政府购买服务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一般公共事务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 w:eastAsia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widowControl w:val="0"/>
              <w:wordWrap/>
              <w:adjustRightInd/>
              <w:snapToGrid/>
              <w:spacing w:line="560" w:lineRule="exact"/>
              <w:ind w:left="0" w:leftChars="0" w:right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该建设主要包括绿化工程、庭院工程、浇灌工程等内容，绿化养护期已满。金星路围墙进行拆除并补植绿化，绿化面积约3.9万平米，经公开招标确定北京日出枫林园林工程有限公司为项目施工单位；该项目绿化养护期已满。为保障绿化成果，展示城市面貌，需对以上两个项目景观绿化进行后续养护管理工作。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6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黄村镇城乡建设办公室（环整办）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二办公区203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69248101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黄村镇政府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蔡幸娟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大兴新城与孙村组团慢行联络系统工程、金星路拆墙透绿工程绿化养护项目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√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√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       2.新增项目□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主要工作内容：大兴新城与孙村组团慢行联络系统工程、金星路拆墙透绿工程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的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绿化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养护工作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156万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必要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可行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无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进度与计划安排：该项目计划在XX年内完成</w:t>
      </w:r>
    </w:p>
    <w:tbl>
      <w:tblPr>
        <w:tblStyle w:val="6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大兴新城与孙村组团慢行联络系统工程、金星路拆墙透绿工程绿化养护项目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2024年2月1日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开始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2025年1</w:t>
            </w:r>
            <w:bookmarkStart w:id="0" w:name="_GoBack"/>
            <w:bookmarkEnd w:id="0"/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月31日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结束</w:t>
            </w: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6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B53ED7"/>
    <w:rsid w:val="0A5D4D63"/>
    <w:rsid w:val="13F73D10"/>
    <w:rsid w:val="2564507A"/>
    <w:rsid w:val="2A2E04D6"/>
    <w:rsid w:val="2F471EE1"/>
    <w:rsid w:val="308113CB"/>
    <w:rsid w:val="34B53ED7"/>
    <w:rsid w:val="4BF06933"/>
    <w:rsid w:val="4C1C6F80"/>
    <w:rsid w:val="4EE62A14"/>
    <w:rsid w:val="4F815F87"/>
    <w:rsid w:val="54F9326F"/>
    <w:rsid w:val="59467262"/>
    <w:rsid w:val="5F8807E2"/>
    <w:rsid w:val="625005B0"/>
    <w:rsid w:val="651C2939"/>
    <w:rsid w:val="6A6170A9"/>
    <w:rsid w:val="6D535020"/>
    <w:rsid w:val="7AAD47E3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Administrator</cp:lastModifiedBy>
  <cp:lastPrinted>2018-09-07T03:15:00Z</cp:lastPrinted>
  <dcterms:modified xsi:type="dcterms:W3CDTF">2024-08-29T07:24:14Z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2052-10.8.0.6253</vt:lpwstr>
  </property>
</Properties>
</file>