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——团桂路（南段）景观绿化提升工程项目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团桂路（南段）景观绿化提升工程项目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一次性项目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按照区委、区政府部署，为了不断提升人居环境、巩固治理成果，以绿挤脏、以绿治乱，使环境治理工作落地落实。拟对团桂路南段（北起泛博路与团桂路交叉口南至桂郭路与团桂路交叉口）路两侧实施景观绿化提升改造。施工面积约30996平方米；栽植常绿树22株、落叶乔木86株、花灌木约492株，地被花卉约5950平方米；新增人行步道约4300平方米，新增停车位81个，新增铺装广场5360平方米，铺设部分道路雨污水管线、装饰粉刷道路沿线外墙及村入口形象改造等项目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团桂路（南段）景观绿化提升工程项目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团桂路南段（北起泛博路与团桂路交叉口南至桂郭路与团桂路交叉口）路两侧实施景观绿化提升改造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623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团桂路（南段）景观绿化提升工程项目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2022年7月5日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2022年11月2日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24B6D65"/>
    <w:rsid w:val="0A5D4D63"/>
    <w:rsid w:val="13F73D10"/>
    <w:rsid w:val="190B0238"/>
    <w:rsid w:val="1A9422BD"/>
    <w:rsid w:val="2F471EE1"/>
    <w:rsid w:val="308113CB"/>
    <w:rsid w:val="34B53ED7"/>
    <w:rsid w:val="36EE5FC0"/>
    <w:rsid w:val="4BF06933"/>
    <w:rsid w:val="4C1C6F80"/>
    <w:rsid w:val="4EE62A14"/>
    <w:rsid w:val="4F815F87"/>
    <w:rsid w:val="54F9326F"/>
    <w:rsid w:val="59467262"/>
    <w:rsid w:val="5ACF3D1E"/>
    <w:rsid w:val="5F8807E2"/>
    <w:rsid w:val="625005B0"/>
    <w:rsid w:val="651C2939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2024-08-29T08:27:50Z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