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——城市道路养护专项转移支付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项目申报时间：2025.1.23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城市道路养护专项转移支付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line="560" w:lineRule="exact"/>
              <w:ind w:left="0" w:leftChars="0" w:right="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 xml:space="preserve"> 通过对孙村组团产业区、芦花路转移支付，保障城市道路养护正常运转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城市道路养护专项转移支付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孙村组团、芦花路道路养护工作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170.79503万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城市道路养护专项转移支付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2024年10月1日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2025年9月30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A2E04D6"/>
    <w:rsid w:val="2F471EE1"/>
    <w:rsid w:val="308113CB"/>
    <w:rsid w:val="34B53ED7"/>
    <w:rsid w:val="3FA65E90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A6170A9"/>
    <w:rsid w:val="6D535020"/>
    <w:rsid w:val="7AAD47E3"/>
    <w:rsid w:val="7C433C0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2025-01-23T06:32:27Z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