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北京市大兴区黄村镇农业农村办公室科室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——黄村镇农村公益设施光伏发电运维管护项目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项目申报单位（科室）：农业农村办公室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主管部门（区直或镇）：镇政府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项目申报时间：2024.8.31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黄村镇农村公益设施光伏发电运维管护项目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农业农村办公室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18810597933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工程施工类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对光伏发电设备进行运维管护，确保光伏发电设备正常运转。</w:t>
            </w:r>
            <w:bookmarkStart w:id="0" w:name="_GoBack"/>
            <w:bookmarkEnd w:id="0"/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万元（保留六位小数）</w:t>
      </w:r>
    </w:p>
    <w:tbl>
      <w:tblPr>
        <w:tblStyle w:val="6"/>
        <w:tblW w:w="14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799"/>
        <w:gridCol w:w="12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2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7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7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9.8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720474931">
    <w:nsid w:val="DDC1F133"/>
    <w:multiLevelType w:val="singleLevel"/>
    <w:tmpl w:val="DDC1F133"/>
    <w:lvl w:ilvl="0" w:tentative="1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07239462">
    <w:nsid w:val="301D7F26"/>
    <w:multiLevelType w:val="singleLevel"/>
    <w:tmpl w:val="301D7F26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720474931"/>
  </w:num>
  <w:num w:numId="2">
    <w:abstractNumId w:val="8072394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NzM4ZTI2OTkxMzAyYzkyNDAxZDFmOTM0ZTBjMTczNjMifQ=="/>
  </w:docVars>
  <w:rsids>
    <w:rsidRoot w:val="00172A27"/>
    <w:rsid w:val="06E61C3A"/>
    <w:rsid w:val="09BB1A46"/>
    <w:rsid w:val="0A1C650C"/>
    <w:rsid w:val="0A5D4D63"/>
    <w:rsid w:val="0B266665"/>
    <w:rsid w:val="0BEB5B3C"/>
    <w:rsid w:val="13912D9D"/>
    <w:rsid w:val="13F73D10"/>
    <w:rsid w:val="1FCC7774"/>
    <w:rsid w:val="1FE66C20"/>
    <w:rsid w:val="2406332D"/>
    <w:rsid w:val="25F74EE7"/>
    <w:rsid w:val="29BD7D6C"/>
    <w:rsid w:val="2A1F23A7"/>
    <w:rsid w:val="2F471EE1"/>
    <w:rsid w:val="308113CB"/>
    <w:rsid w:val="34B53ED7"/>
    <w:rsid w:val="355469D0"/>
    <w:rsid w:val="36B10845"/>
    <w:rsid w:val="389B4E4F"/>
    <w:rsid w:val="39923F83"/>
    <w:rsid w:val="3CA20161"/>
    <w:rsid w:val="476837B5"/>
    <w:rsid w:val="480033FE"/>
    <w:rsid w:val="48520E43"/>
    <w:rsid w:val="4A3B33D5"/>
    <w:rsid w:val="4BBC374F"/>
    <w:rsid w:val="4DD62942"/>
    <w:rsid w:val="4F815F87"/>
    <w:rsid w:val="51085E7F"/>
    <w:rsid w:val="515A6494"/>
    <w:rsid w:val="54F9326F"/>
    <w:rsid w:val="57086FF1"/>
    <w:rsid w:val="59467262"/>
    <w:rsid w:val="5FD16E99"/>
    <w:rsid w:val="625005B0"/>
    <w:rsid w:val="651C2939"/>
    <w:rsid w:val="67F60A5E"/>
    <w:rsid w:val="6D535020"/>
    <w:rsid w:val="6F2A05F0"/>
    <w:rsid w:val="716F472A"/>
    <w:rsid w:val="7C8D7F4E"/>
    <w:rsid w:val="7E692337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table" w:styleId="6">
    <w:name w:val="Table Grid"/>
    <w:basedOn w:val="5"/>
    <w:qFormat/>
    <w:uiPriority w:val="0"/>
    <w:pPr>
      <w:widowControl w:val="0"/>
      <w:jc w:val="both"/>
    </w:pPr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776</Words>
  <Characters>825</Characters>
  <Lines>0</Lines>
  <Paragraphs>0</Paragraphs>
  <TotalTime>0</TotalTime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lenovo</cp:lastModifiedBy>
  <cp:lastPrinted>2018-09-07T03:15:00Z</cp:lastPrinted>
  <dcterms:modified xsi:type="dcterms:W3CDTF">2024-08-27T02:35:25Z</dcterms:modified>
  <dc:title>项目申报文本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0BAADC17534342418AEB9FC520A71B9B</vt:lpwstr>
  </property>
</Properties>
</file>