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ind w:firstLine="1280" w:firstLineChars="40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——黄村镇后辛庄土地租赁项目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项目申报时间：2024.8.31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黄村镇后辛庄土地租赁项目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为顺利实现农村炊事燃气化目标，租用后辛庄地建设液化石油气供应站，无常交付给北京析津燃气管理中心运营管理。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799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2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ind w:firstLine="240" w:firstLineChars="100"/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>
            <w:pPr>
              <w:ind w:firstLine="240" w:firstLineChars="100"/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6E61C3A"/>
    <w:rsid w:val="09BB1A46"/>
    <w:rsid w:val="0A1C650C"/>
    <w:rsid w:val="0A5D4D63"/>
    <w:rsid w:val="0B266665"/>
    <w:rsid w:val="0BEB5B3C"/>
    <w:rsid w:val="0FCF67EB"/>
    <w:rsid w:val="13912D9D"/>
    <w:rsid w:val="13A02D2C"/>
    <w:rsid w:val="13F73D10"/>
    <w:rsid w:val="17BD0D04"/>
    <w:rsid w:val="18A62B93"/>
    <w:rsid w:val="19C07C84"/>
    <w:rsid w:val="1FCC7774"/>
    <w:rsid w:val="1FE66C20"/>
    <w:rsid w:val="25F74EE7"/>
    <w:rsid w:val="29BD7D6C"/>
    <w:rsid w:val="2F471EE1"/>
    <w:rsid w:val="308113CB"/>
    <w:rsid w:val="32A22FA4"/>
    <w:rsid w:val="34645984"/>
    <w:rsid w:val="34B53ED7"/>
    <w:rsid w:val="354635F4"/>
    <w:rsid w:val="36B10845"/>
    <w:rsid w:val="389B4E4F"/>
    <w:rsid w:val="39C808A2"/>
    <w:rsid w:val="3B5F6EA5"/>
    <w:rsid w:val="3B6840C1"/>
    <w:rsid w:val="3CA20161"/>
    <w:rsid w:val="414A5F02"/>
    <w:rsid w:val="46000EA1"/>
    <w:rsid w:val="47B21795"/>
    <w:rsid w:val="480033FE"/>
    <w:rsid w:val="48520E43"/>
    <w:rsid w:val="4A3B33D5"/>
    <w:rsid w:val="4DD62942"/>
    <w:rsid w:val="4F815F87"/>
    <w:rsid w:val="515A6494"/>
    <w:rsid w:val="51F40886"/>
    <w:rsid w:val="522B768A"/>
    <w:rsid w:val="5272097D"/>
    <w:rsid w:val="537137C2"/>
    <w:rsid w:val="54F9326F"/>
    <w:rsid w:val="57086FF1"/>
    <w:rsid w:val="59467262"/>
    <w:rsid w:val="5C5617A7"/>
    <w:rsid w:val="5F530598"/>
    <w:rsid w:val="5FD16E99"/>
    <w:rsid w:val="61FB0E26"/>
    <w:rsid w:val="625005B0"/>
    <w:rsid w:val="651C2939"/>
    <w:rsid w:val="67F60A5E"/>
    <w:rsid w:val="68665F57"/>
    <w:rsid w:val="6D535020"/>
    <w:rsid w:val="716F472A"/>
    <w:rsid w:val="72E73C9F"/>
    <w:rsid w:val="791F31F5"/>
    <w:rsid w:val="7C8D7F4E"/>
    <w:rsid w:val="7FEE1B73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693</Words>
  <Characters>722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</cp:lastModifiedBy>
  <cp:lastPrinted>2018-09-07T03:15:00Z</cp:lastPrinted>
  <dcterms:modified xsi:type="dcterms:W3CDTF">2024-08-27T00:52:21Z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0BAADC17534342418AEB9FC520A71B9B</vt:lpwstr>
  </property>
</Properties>
</file>