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北京市大兴区黄村镇农业农村办公室科室</w:t>
      </w:r>
    </w:p>
    <w:p>
      <w:pPr>
        <w:ind w:firstLine="1600" w:firstLineChars="5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——黄村镇西庄、前大营燃气补贴项目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项目申报单位（科室）：农业农村办公室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项目申报时间：2024.8.31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黄村镇西庄、前大营燃气补贴项目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农业农村办公室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18810597933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工程施工类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我镇针对西庄、前大营煤改气用户价格过高问题，特制定的用气奖励政策，切实降低用户使用成本。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万元（保留六位小数）</w:t>
      </w:r>
    </w:p>
    <w:tbl>
      <w:tblPr>
        <w:tblStyle w:val="6"/>
        <w:tblW w:w="14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139.8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139.8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720474931">
    <w:nsid w:val="DDC1F133"/>
    <w:multiLevelType w:val="singleLevel"/>
    <w:tmpl w:val="DDC1F133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07239462">
    <w:nsid w:val="301D7F26"/>
    <w:multiLevelType w:val="singleLevel"/>
    <w:tmpl w:val="301D7F26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720474931"/>
  </w:num>
  <w:num w:numId="2">
    <w:abstractNumId w:val="8072394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NzM4ZTI2OTkxMzAyYzkyNDAxZDFmOTM0ZTBjMTczNjMifQ=="/>
  </w:docVars>
  <w:rsids>
    <w:rsidRoot w:val="34B53ED7"/>
    <w:rsid w:val="06E61C3A"/>
    <w:rsid w:val="09BB1A46"/>
    <w:rsid w:val="0A1C650C"/>
    <w:rsid w:val="0A5D4D63"/>
    <w:rsid w:val="0BEB5B3C"/>
    <w:rsid w:val="13912D9D"/>
    <w:rsid w:val="13F73D10"/>
    <w:rsid w:val="155B6352"/>
    <w:rsid w:val="18DF3723"/>
    <w:rsid w:val="1FCC7774"/>
    <w:rsid w:val="1FE66C20"/>
    <w:rsid w:val="20F1259A"/>
    <w:rsid w:val="29BD7D6C"/>
    <w:rsid w:val="2F471EE1"/>
    <w:rsid w:val="308113CB"/>
    <w:rsid w:val="34B53ED7"/>
    <w:rsid w:val="389B4E4F"/>
    <w:rsid w:val="3CA20161"/>
    <w:rsid w:val="41F47446"/>
    <w:rsid w:val="43F4240F"/>
    <w:rsid w:val="480033FE"/>
    <w:rsid w:val="4A3B33D5"/>
    <w:rsid w:val="4F815F87"/>
    <w:rsid w:val="515A6494"/>
    <w:rsid w:val="54F9326F"/>
    <w:rsid w:val="57086FF1"/>
    <w:rsid w:val="59467262"/>
    <w:rsid w:val="5E5E5162"/>
    <w:rsid w:val="5FD16E99"/>
    <w:rsid w:val="625005B0"/>
    <w:rsid w:val="651C2939"/>
    <w:rsid w:val="67F60A5E"/>
    <w:rsid w:val="6C194621"/>
    <w:rsid w:val="6D535020"/>
    <w:rsid w:val="716F472A"/>
    <w:rsid w:val="7C8D7F4E"/>
    <w:rsid w:val="7E4A668A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table" w:styleId="6">
    <w:name w:val="Table Grid"/>
    <w:basedOn w:val="5"/>
    <w:qFormat/>
    <w:uiPriority w:val="0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678</Words>
  <Characters>711</Characters>
  <Lines>0</Lines>
  <Paragraphs>0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lenovo</cp:lastModifiedBy>
  <cp:lastPrinted>2018-09-07T03:15:00Z</cp:lastPrinted>
  <dcterms:modified xsi:type="dcterms:W3CDTF">2024-08-27T02:01:53Z</dcterms:modified>
  <dc:title>项目申报文本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0FAEC755B8614815A06E5CCC0251040B</vt:lpwstr>
  </property>
</Properties>
</file>