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ind w:left="638" w:leftChars="304" w:firstLine="640" w:firstLineChars="2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——2020年黄村镇环境综合整治工程补贴</w:t>
      </w:r>
    </w:p>
    <w:p>
      <w:pPr>
        <w:ind w:left="638" w:leftChars="304" w:firstLine="960" w:firstLineChars="3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（前辛庄、宋庄、狼一、狼东）项目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项目实施年度：2021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2020年黄村镇环境综合整治工程补贴（前辛庄、宋庄、狼一、狼东）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通过发放补贴，使各村顺利开展环境综合整治工程，发放补贴村庄涉及4个村包括前辛庄、宋庄、狼一、狼东。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3406.43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3406.43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zM4ZTI2OTkxMzAyYzkyNDAxZDFmOTM0ZTBjMTczNjMifQ=="/>
  </w:docVars>
  <w:rsids>
    <w:rsidRoot w:val="34B53ED7"/>
    <w:rsid w:val="005A7208"/>
    <w:rsid w:val="01D913AF"/>
    <w:rsid w:val="06E61C3A"/>
    <w:rsid w:val="08172F05"/>
    <w:rsid w:val="09BB1A46"/>
    <w:rsid w:val="0A1C650C"/>
    <w:rsid w:val="0A5D4D63"/>
    <w:rsid w:val="0BEB5B3C"/>
    <w:rsid w:val="13912D9D"/>
    <w:rsid w:val="13F73D10"/>
    <w:rsid w:val="17CC40F0"/>
    <w:rsid w:val="1FCC7774"/>
    <w:rsid w:val="1FE66C20"/>
    <w:rsid w:val="22B94F65"/>
    <w:rsid w:val="29BD7D6C"/>
    <w:rsid w:val="2F471EE1"/>
    <w:rsid w:val="2FA86D99"/>
    <w:rsid w:val="308113CB"/>
    <w:rsid w:val="34B53ED7"/>
    <w:rsid w:val="350C7DCA"/>
    <w:rsid w:val="389B4E4F"/>
    <w:rsid w:val="395D5347"/>
    <w:rsid w:val="3CA20161"/>
    <w:rsid w:val="450B1E4C"/>
    <w:rsid w:val="472D7E58"/>
    <w:rsid w:val="480033FE"/>
    <w:rsid w:val="4A3B33D5"/>
    <w:rsid w:val="4F815F87"/>
    <w:rsid w:val="515A6494"/>
    <w:rsid w:val="524644C3"/>
    <w:rsid w:val="53927F44"/>
    <w:rsid w:val="54F9326F"/>
    <w:rsid w:val="57086FF1"/>
    <w:rsid w:val="58C10BB4"/>
    <w:rsid w:val="59467262"/>
    <w:rsid w:val="5B982E74"/>
    <w:rsid w:val="5CC45B6B"/>
    <w:rsid w:val="5FD16E99"/>
    <w:rsid w:val="625005B0"/>
    <w:rsid w:val="651C2939"/>
    <w:rsid w:val="67F60A5E"/>
    <w:rsid w:val="6ACB7804"/>
    <w:rsid w:val="6D535020"/>
    <w:rsid w:val="716F472A"/>
    <w:rsid w:val="74EE289E"/>
    <w:rsid w:val="7AAF70E6"/>
    <w:rsid w:val="7C8D7F4E"/>
    <w:rsid w:val="7EBC3294"/>
    <w:rsid w:val="7EC328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712</Words>
  <Characters>759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xinnongcun</cp:lastModifiedBy>
  <cp:lastPrinted>2018-09-07T03:15:00Z</cp:lastPrinted>
  <dcterms:modified xsi:type="dcterms:W3CDTF">2024-08-30T06:44:19Z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A40863A422FF4F94B6E130544966531B</vt:lpwstr>
  </property>
</Properties>
</file>