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D7A44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5DCACB2D">
      <w:pPr>
        <w:rPr>
          <w:rFonts w:hint="eastAsia"/>
          <w:sz w:val="52"/>
          <w:szCs w:val="32"/>
          <w:lang w:val="en-US" w:eastAsia="zh-CN"/>
        </w:rPr>
      </w:pPr>
    </w:p>
    <w:p w14:paraId="2F032E12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北京市大兴区黄村镇XX科室</w:t>
      </w:r>
    </w:p>
    <w:p w14:paraId="6C36C493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——后辛庄村文化广场建设工程审计费和项目管理费</w:t>
      </w:r>
    </w:p>
    <w:p w14:paraId="4D501E09">
      <w:pPr>
        <w:rPr>
          <w:rFonts w:hint="eastAsia"/>
          <w:sz w:val="32"/>
          <w:szCs w:val="32"/>
          <w:lang w:val="en-US" w:eastAsia="zh-CN"/>
        </w:rPr>
      </w:pPr>
    </w:p>
    <w:p w14:paraId="43785DF6">
      <w:pPr>
        <w:rPr>
          <w:rFonts w:hint="eastAsia"/>
          <w:sz w:val="32"/>
          <w:szCs w:val="32"/>
          <w:lang w:val="en-US" w:eastAsia="zh-CN"/>
        </w:rPr>
      </w:pPr>
    </w:p>
    <w:p w14:paraId="4EE6DE60">
      <w:pPr>
        <w:rPr>
          <w:rFonts w:hint="eastAsia"/>
          <w:sz w:val="32"/>
          <w:szCs w:val="32"/>
          <w:lang w:val="en-US" w:eastAsia="zh-CN"/>
        </w:rPr>
      </w:pPr>
    </w:p>
    <w:p w14:paraId="4A19B88E">
      <w:pPr>
        <w:rPr>
          <w:rFonts w:hint="eastAsia"/>
          <w:sz w:val="32"/>
          <w:szCs w:val="32"/>
          <w:lang w:val="en-US" w:eastAsia="zh-CN"/>
        </w:rPr>
      </w:pPr>
    </w:p>
    <w:p w14:paraId="273A265F">
      <w:pPr>
        <w:rPr>
          <w:rFonts w:hint="eastAsia"/>
          <w:sz w:val="32"/>
          <w:szCs w:val="32"/>
          <w:lang w:val="en-US" w:eastAsia="zh-CN"/>
        </w:rPr>
      </w:pPr>
    </w:p>
    <w:p w14:paraId="510B6D3A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项目申报单位（科室）：产业发展服务中心（林业站）</w:t>
      </w:r>
    </w:p>
    <w:p w14:paraId="17F29A54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7C240C5D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</w:t>
      </w:r>
    </w:p>
    <w:p w14:paraId="7C700B1D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</w:t>
      </w:r>
    </w:p>
    <w:p w14:paraId="54344564">
      <w:pPr>
        <w:rPr>
          <w:rFonts w:hint="eastAsia"/>
          <w:sz w:val="32"/>
          <w:szCs w:val="32"/>
          <w:lang w:val="en-US" w:eastAsia="zh-CN"/>
        </w:rPr>
      </w:pPr>
    </w:p>
    <w:p w14:paraId="3AC434D9">
      <w:pPr>
        <w:rPr>
          <w:rFonts w:hint="eastAsia"/>
          <w:sz w:val="32"/>
          <w:szCs w:val="32"/>
          <w:lang w:val="en-US" w:eastAsia="zh-CN"/>
        </w:rPr>
      </w:pPr>
    </w:p>
    <w:p w14:paraId="1931352F">
      <w:pPr>
        <w:rPr>
          <w:rFonts w:hint="eastAsia"/>
          <w:sz w:val="32"/>
          <w:szCs w:val="32"/>
          <w:lang w:val="en-US" w:eastAsia="zh-CN"/>
        </w:rPr>
      </w:pPr>
    </w:p>
    <w:p w14:paraId="63462563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3BE1E9BE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58A2B63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09D55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4AD3524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4F54119D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后辛庄村文化广场建设工程审计费和项目管理费</w:t>
            </w:r>
          </w:p>
        </w:tc>
      </w:tr>
      <w:tr w14:paraId="458BF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0B22E6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53F465D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2052" w:type="dxa"/>
            <w:vAlign w:val="center"/>
          </w:tcPr>
          <w:p w14:paraId="663E8B2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0106892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68820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B8F1C7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4D2BD72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陈琪</w:t>
            </w:r>
          </w:p>
        </w:tc>
        <w:tc>
          <w:tcPr>
            <w:tcW w:w="2052" w:type="dxa"/>
            <w:vAlign w:val="center"/>
          </w:tcPr>
          <w:p w14:paraId="1208095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120B5C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13521967432</w:t>
            </w:r>
          </w:p>
        </w:tc>
      </w:tr>
      <w:tr w14:paraId="2E81E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11F4A0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2C9D775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  <w:tc>
          <w:tcPr>
            <w:tcW w:w="2052" w:type="dxa"/>
            <w:vAlign w:val="center"/>
          </w:tcPr>
          <w:p w14:paraId="080CAB8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2298A5E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35EDE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9E4E9A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5EE402D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0CA9177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2B77462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40729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C1F181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46633C3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728BA3B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793451C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7DFA0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E911B4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5169821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1FD612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0133462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2BC0C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B1BED5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4C5AC6F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35524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18A6D4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47A4FAB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1FC0E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5E5FE39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7E54F65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为了服务村民，打造一个兼具功能、景观、生态的村中绿地，更好的服务于周边群众，为党的建设，村民休闲健身提供场地，对促进邻里和谐，实现生态文明与精神文明共同发展起到积极的作用。</w:t>
            </w:r>
          </w:p>
        </w:tc>
      </w:tr>
    </w:tbl>
    <w:p w14:paraId="39825708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9DACBC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3DF469C8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 xml:space="preserve">单位：                                                           </w:t>
      </w:r>
      <w:bookmarkStart w:id="0" w:name="_GoBack"/>
      <w:bookmarkEnd w:id="0"/>
      <w:r>
        <w:rPr>
          <w:rFonts w:hint="eastAsia"/>
          <w:b w:val="0"/>
          <w:bCs w:val="0"/>
          <w:sz w:val="30"/>
          <w:szCs w:val="30"/>
          <w:lang w:val="en-US" w:eastAsia="zh-CN"/>
        </w:rPr>
        <w:t xml:space="preserve">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5705B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103A0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2472E3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762AE5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7432C3C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6FF9C05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12F11E2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6E51DE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705B0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3CDD50B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11D91B7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709E723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2A029F9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7B1C318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5F4205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6E0B3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6632300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后辛庄村文化广场建设工程审计费及项目管理费</w:t>
            </w:r>
          </w:p>
        </w:tc>
        <w:tc>
          <w:tcPr>
            <w:tcW w:w="1012" w:type="dxa"/>
            <w:vAlign w:val="center"/>
          </w:tcPr>
          <w:p w14:paraId="5D6C1B9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0267E9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08C48F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336E63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生态补助费</w:t>
            </w:r>
          </w:p>
        </w:tc>
        <w:tc>
          <w:tcPr>
            <w:tcW w:w="1012" w:type="dxa"/>
            <w:vAlign w:val="center"/>
          </w:tcPr>
          <w:p w14:paraId="2993395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31A962B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6E5A117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7F6200D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否</w:t>
            </w:r>
          </w:p>
        </w:tc>
        <w:tc>
          <w:tcPr>
            <w:tcW w:w="1013" w:type="dxa"/>
            <w:vAlign w:val="center"/>
          </w:tcPr>
          <w:p w14:paraId="3CD52D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7957C75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27F5D11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0973059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71569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11.930000</w:t>
            </w:r>
          </w:p>
        </w:tc>
      </w:tr>
      <w:tr w14:paraId="5DA32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8A46E4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A5BC75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DF123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D18AF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30BA7B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F46FD3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EA44B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D82FC3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110C99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83FD33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AABA2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79DCB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4777E4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51BC8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8AA9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CBA09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9E6A1A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579079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DD5FE5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8E462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FD560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AFE8D2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0D6D6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2E5FF8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184F4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2B2314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531E7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5CF1F5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34DBFB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67646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97444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48F751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1C9CC5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D88BF7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156F58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E69C2F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734B2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AB184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2F663B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8B102D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309C6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17551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7C8FB2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17EE16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11.930000</w:t>
            </w:r>
          </w:p>
        </w:tc>
      </w:tr>
    </w:tbl>
    <w:p w14:paraId="7DB0797A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10D0710D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0785C3F7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7795522D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6C5A716D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151E928B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48A7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4461ECA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64E6180B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1992" w:type="dxa"/>
            <w:vAlign w:val="top"/>
          </w:tcPr>
          <w:p w14:paraId="6EA15B60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6AF854D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黄村镇芦城办公区</w:t>
            </w:r>
          </w:p>
        </w:tc>
      </w:tr>
      <w:tr w14:paraId="6C308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264761D2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07683F05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61232881</w:t>
            </w:r>
          </w:p>
        </w:tc>
        <w:tc>
          <w:tcPr>
            <w:tcW w:w="1992" w:type="dxa"/>
            <w:vAlign w:val="top"/>
          </w:tcPr>
          <w:p w14:paraId="000E28F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02C5FE1D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B478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441B59AD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5621DF0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5587067E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7AEDBAC5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吕征</w:t>
            </w:r>
          </w:p>
        </w:tc>
      </w:tr>
    </w:tbl>
    <w:p w14:paraId="34FD3ADB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16FC6EF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5120E826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66F0D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5A32F0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5F05322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38A86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1F7F18F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0641262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4BB69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69622E81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731C384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5850A8A6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B6A87A8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E995DC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主要工作内容：绿化工程、庭院工程、电气工程等图纸范围内的全部工作内容。</w:t>
      </w:r>
    </w:p>
    <w:p w14:paraId="2918E24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288B70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9FB89D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50E73B4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68D6D1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291F8B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A87EECA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17A153AE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为了服务村民，打造一个兼具功能、景观、生态的村中绿地，更好的服务于周边群众，为党的建设，村民休闲健身提供场地，对促进邻里和谐，实现生态文明与精神文明共同发展起到积极的作用。</w:t>
      </w:r>
    </w:p>
    <w:p w14:paraId="1375D1CC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可以达到效果</w:t>
      </w:r>
    </w:p>
    <w:p w14:paraId="3CB5B376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171663B1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7BC3E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6F31DA2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0E53A2B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0F21F1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5ED80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0D4F4B7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1B3DA3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已完成</w:t>
            </w:r>
          </w:p>
        </w:tc>
        <w:tc>
          <w:tcPr>
            <w:tcW w:w="2841" w:type="dxa"/>
            <w:vAlign w:val="top"/>
          </w:tcPr>
          <w:p w14:paraId="6D9CF5D6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施工进度100%</w:t>
            </w:r>
          </w:p>
        </w:tc>
      </w:tr>
      <w:tr w14:paraId="20CCC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5755E23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FAB7F1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3CC067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2938E4C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090BFDF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0A7E369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58953BD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ACD5416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5FB4E73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0A3C1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5EA665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47667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7D0DF449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7E9F5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444CA16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6FB301E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302B495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6ECB358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1688917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71E856D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7F95FDA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37E79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1B390D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277022E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3CC2F10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1096CED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25816F6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5045EB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5A6DCC0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3D95A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5B5DE8C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3AB7696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0D0925D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052019D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yMmJiMWQzMzcxZjVjODYyMzU5ZTViMzI5ZmY3NmYifQ=="/>
  </w:docVars>
  <w:rsids>
    <w:rsidRoot w:val="34B53ED7"/>
    <w:rsid w:val="0A5D4D63"/>
    <w:rsid w:val="13674911"/>
    <w:rsid w:val="13F73D10"/>
    <w:rsid w:val="2F471EE1"/>
    <w:rsid w:val="308113CB"/>
    <w:rsid w:val="34B53ED7"/>
    <w:rsid w:val="3D8C3F72"/>
    <w:rsid w:val="4F161A9D"/>
    <w:rsid w:val="4F815F87"/>
    <w:rsid w:val="54F9326F"/>
    <w:rsid w:val="59467262"/>
    <w:rsid w:val="5F23050A"/>
    <w:rsid w:val="625005B0"/>
    <w:rsid w:val="63744C72"/>
    <w:rsid w:val="651C2939"/>
    <w:rsid w:val="67F067E0"/>
    <w:rsid w:val="6D535020"/>
    <w:rsid w:val="7931703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921</Words>
  <Characters>966</Characters>
  <Lines>0</Lines>
  <Paragraphs>0</Paragraphs>
  <TotalTime>2</TotalTime>
  <ScaleCrop>false</ScaleCrop>
  <LinksUpToDate>false</LinksUpToDate>
  <CharactersWithSpaces>1082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ね阿菈蕾さ</cp:lastModifiedBy>
  <cp:lastPrinted>2018-09-07T03:15:00Z</cp:lastPrinted>
  <dcterms:modified xsi:type="dcterms:W3CDTF">2024-08-30T01:38:17Z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26B82A83F7F64A4E861BE6F3A0F834D3_12</vt:lpwstr>
  </property>
</Properties>
</file>