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2C7B3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3C641D6C">
      <w:pPr>
        <w:rPr>
          <w:rFonts w:hint="eastAsia"/>
          <w:sz w:val="52"/>
          <w:szCs w:val="32"/>
          <w:lang w:val="en-US" w:eastAsia="zh-CN"/>
        </w:rPr>
      </w:pPr>
    </w:p>
    <w:p w14:paraId="46F4A2BA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0C439FD9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——筹备实施2022年春季义务植树工作项目</w:t>
      </w:r>
    </w:p>
    <w:p w14:paraId="3FFC4085">
      <w:pPr>
        <w:rPr>
          <w:rFonts w:hint="eastAsia"/>
          <w:sz w:val="32"/>
          <w:szCs w:val="32"/>
          <w:lang w:val="en-US" w:eastAsia="zh-CN"/>
        </w:rPr>
      </w:pPr>
    </w:p>
    <w:p w14:paraId="634BC0D1">
      <w:pPr>
        <w:rPr>
          <w:rFonts w:hint="eastAsia"/>
          <w:sz w:val="32"/>
          <w:szCs w:val="32"/>
          <w:lang w:val="en-US" w:eastAsia="zh-CN"/>
        </w:rPr>
      </w:pPr>
    </w:p>
    <w:p w14:paraId="4D98F91C">
      <w:pPr>
        <w:rPr>
          <w:rFonts w:hint="eastAsia"/>
          <w:sz w:val="32"/>
          <w:szCs w:val="32"/>
          <w:lang w:val="en-US" w:eastAsia="zh-CN"/>
        </w:rPr>
      </w:pPr>
    </w:p>
    <w:p w14:paraId="29BABC88">
      <w:pPr>
        <w:rPr>
          <w:rFonts w:hint="eastAsia"/>
          <w:sz w:val="32"/>
          <w:szCs w:val="32"/>
          <w:lang w:val="en-US" w:eastAsia="zh-CN"/>
        </w:rPr>
      </w:pPr>
    </w:p>
    <w:p w14:paraId="759A817E">
      <w:pPr>
        <w:rPr>
          <w:rFonts w:hint="eastAsia"/>
          <w:sz w:val="32"/>
          <w:szCs w:val="32"/>
          <w:lang w:val="en-US" w:eastAsia="zh-CN"/>
        </w:rPr>
      </w:pPr>
    </w:p>
    <w:p w14:paraId="13DCB71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7B49441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6794453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0EC222D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540ED9D7">
      <w:pPr>
        <w:rPr>
          <w:rFonts w:hint="eastAsia"/>
          <w:sz w:val="32"/>
          <w:szCs w:val="32"/>
          <w:lang w:val="en-US" w:eastAsia="zh-CN"/>
        </w:rPr>
      </w:pPr>
    </w:p>
    <w:p w14:paraId="42C0AA50">
      <w:pPr>
        <w:rPr>
          <w:rFonts w:hint="eastAsia"/>
          <w:sz w:val="32"/>
          <w:szCs w:val="32"/>
          <w:lang w:val="en-US" w:eastAsia="zh-CN"/>
        </w:rPr>
      </w:pPr>
    </w:p>
    <w:p w14:paraId="4B0EAC44">
      <w:pPr>
        <w:rPr>
          <w:rFonts w:hint="eastAsia"/>
          <w:sz w:val="32"/>
          <w:szCs w:val="32"/>
          <w:lang w:val="en-US" w:eastAsia="zh-CN"/>
        </w:rPr>
      </w:pPr>
    </w:p>
    <w:p w14:paraId="35B12F27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ED1A473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C96789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7BA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7936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1F6766F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筹备实施2022年春季义务植树工作项目</w:t>
            </w:r>
          </w:p>
        </w:tc>
      </w:tr>
      <w:tr w14:paraId="6B42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A8ED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E7F686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76ED7BF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0D97B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20BE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2E3D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7D8B3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4A0838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C0418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105F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365C9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44C9B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7E3964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102D5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65AD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8187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96E506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11C02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AC4225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892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A0C9C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4A58B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A36322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1AD63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347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BCD4C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93479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F647B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18DE2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2FB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A7A25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6E3D1C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D4F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168E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321F2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BB5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2AE8F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7C43C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确定大兴区黄村镇大兴新城休闲公园项目部分区域为 2022 年春季义务植树工作的植树点。为保证活动安全、高质量举办，经与市、区园林部门沟通，需增加地形堆筑、临时园路、临时围挡、常绿及乔灌木种植、临时停车场等工程。</w:t>
            </w:r>
          </w:p>
        </w:tc>
      </w:tr>
    </w:tbl>
    <w:p w14:paraId="4F07D952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6A2667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F9BC7F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56BF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4C828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77C976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41E7F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D45B3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68CB9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FC78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0C3A5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A8AAD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BEA73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D982E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F8055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3D6EB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116DC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73286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5426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F0F35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筹备实施2022年春季义务植树工作项目</w:t>
            </w:r>
          </w:p>
        </w:tc>
        <w:tc>
          <w:tcPr>
            <w:tcW w:w="1012" w:type="dxa"/>
            <w:vAlign w:val="center"/>
          </w:tcPr>
          <w:p w14:paraId="6F3CD4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00727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94C3D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955FA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1012" w:type="dxa"/>
            <w:vAlign w:val="center"/>
          </w:tcPr>
          <w:p w14:paraId="317814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066238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9E9F7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539D4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53DC5F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40568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2E2A9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6448F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4D6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169.304293</w:t>
            </w:r>
          </w:p>
        </w:tc>
      </w:tr>
      <w:tr w14:paraId="43DC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E4C7C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4022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F4AD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C04D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D8DF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413A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BAC7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C70B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16D0E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33B5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E594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424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B968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0C66A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005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9B892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508D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2369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1460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934D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7A9F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FA1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C765A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46D3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8DA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B652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2C6D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6E9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B916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AE0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CE76C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51B7F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F7AB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1C9D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F31F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13E2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8E8B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61FB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E076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885F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017E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551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727C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0C24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169.304293</w:t>
            </w:r>
          </w:p>
        </w:tc>
      </w:tr>
    </w:tbl>
    <w:p w14:paraId="20AEA62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D496E0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30AD9A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769672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BD3696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ACADF7C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D90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16" w:type="dxa"/>
            <w:vAlign w:val="top"/>
          </w:tcPr>
          <w:p w14:paraId="4219E77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132AA41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07AA2BA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7D39EA4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7F4E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002940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565F4F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631E330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F1333B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BB1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2874EF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406F3E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12E2FC3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04939A7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1030F1A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C1D2CB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B693B1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292AE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  <w:vAlign w:val="top"/>
          </w:tcPr>
          <w:p w14:paraId="0DA8BE3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9234A1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筹备实施2022年春季义务植树工作项目</w:t>
            </w:r>
          </w:p>
        </w:tc>
      </w:tr>
      <w:tr w14:paraId="26F0F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A60F5A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E775F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4F9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B531C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70CCA2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BF1FEB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F5F7C4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CE0177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主要工作内容：包括但不限于图纸范围内的绿化工程、庭院工程、给排水工程和电气工程等全部工作内容。</w:t>
      </w:r>
    </w:p>
    <w:p w14:paraId="6DD78AF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9BA67D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5427E5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B3B244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99C0D9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9BC5F1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113B9E0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1ADD393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2022年春季义务植树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活动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安全、高质量举办，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提升</w:t>
      </w:r>
    </w:p>
    <w:p w14:paraId="1086F94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可以保障</w:t>
      </w:r>
    </w:p>
    <w:p w14:paraId="45BDA9A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1455EC7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0EB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5E6044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E7B3FB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54ADCD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7158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9BB22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筹备实施2022年春季义务植树工作项目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 w14:paraId="3314358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059339C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2299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20A6CF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210504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38B1D9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B6F0F7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0888A6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D71AC0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3D279FD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95B44D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2725FBE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727F7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92" w:type="dxa"/>
            <w:gridSpan w:val="7"/>
            <w:vAlign w:val="top"/>
          </w:tcPr>
          <w:p w14:paraId="233EC9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96D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FF8F31E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D3B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163E7A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96D6B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96BBFD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AFBA07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B18B56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16F80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73F38E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98E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1A1B4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0BB02A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77890E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3B4B51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AB31E9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F2F27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6150E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B150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2C4533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059EE5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A5437C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865498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F73D10"/>
    <w:rsid w:val="150A5BE8"/>
    <w:rsid w:val="2F471EE1"/>
    <w:rsid w:val="308113CB"/>
    <w:rsid w:val="34B53ED7"/>
    <w:rsid w:val="3D8C3F72"/>
    <w:rsid w:val="43863837"/>
    <w:rsid w:val="4F815F87"/>
    <w:rsid w:val="54F9326F"/>
    <w:rsid w:val="59467262"/>
    <w:rsid w:val="5F23050A"/>
    <w:rsid w:val="625005B0"/>
    <w:rsid w:val="645949CC"/>
    <w:rsid w:val="651C2939"/>
    <w:rsid w:val="6D535020"/>
    <w:rsid w:val="7931703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885</Words>
  <Characters>949</Characters>
  <Lines>0</Lines>
  <Paragraphs>0</Paragraphs>
  <TotalTime>1</TotalTime>
  <ScaleCrop>false</ScaleCrop>
  <LinksUpToDate>false</LinksUpToDate>
  <CharactersWithSpaces>1067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2024-08-30T03:13:56Z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