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F2EE0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2A264191">
      <w:pPr>
        <w:rPr>
          <w:rFonts w:hint="eastAsia"/>
          <w:sz w:val="52"/>
          <w:szCs w:val="32"/>
          <w:lang w:val="en-US" w:eastAsia="zh-CN"/>
        </w:rPr>
      </w:pPr>
    </w:p>
    <w:p w14:paraId="7809AEEE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</w:t>
      </w:r>
    </w:p>
    <w:p w14:paraId="7C8FD221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——2022-2023年孙村组团新城公共绿地养护项目</w:t>
      </w:r>
    </w:p>
    <w:p w14:paraId="7D24244B">
      <w:pPr>
        <w:rPr>
          <w:rFonts w:hint="eastAsia"/>
          <w:sz w:val="32"/>
          <w:szCs w:val="32"/>
          <w:lang w:val="en-US" w:eastAsia="zh-CN"/>
        </w:rPr>
      </w:pPr>
    </w:p>
    <w:p w14:paraId="4C879D1C">
      <w:pPr>
        <w:rPr>
          <w:rFonts w:hint="eastAsia"/>
          <w:sz w:val="32"/>
          <w:szCs w:val="32"/>
          <w:lang w:val="en-US" w:eastAsia="zh-CN"/>
        </w:rPr>
      </w:pPr>
    </w:p>
    <w:p w14:paraId="7A24E261">
      <w:pPr>
        <w:rPr>
          <w:rFonts w:hint="eastAsia"/>
          <w:sz w:val="32"/>
          <w:szCs w:val="32"/>
          <w:lang w:val="en-US" w:eastAsia="zh-CN"/>
        </w:rPr>
      </w:pPr>
    </w:p>
    <w:p w14:paraId="1BD6BB66">
      <w:pPr>
        <w:rPr>
          <w:rFonts w:hint="eastAsia"/>
          <w:sz w:val="32"/>
          <w:szCs w:val="32"/>
          <w:lang w:val="en-US" w:eastAsia="zh-CN"/>
        </w:rPr>
      </w:pPr>
    </w:p>
    <w:p w14:paraId="2C7F55E4">
      <w:pPr>
        <w:rPr>
          <w:rFonts w:hint="eastAsia"/>
          <w:sz w:val="32"/>
          <w:szCs w:val="32"/>
          <w:lang w:val="en-US" w:eastAsia="zh-CN"/>
        </w:rPr>
      </w:pPr>
    </w:p>
    <w:p w14:paraId="17F23328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1DCC63E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6BDBD219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1F958E0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54CED5D8">
      <w:pPr>
        <w:rPr>
          <w:rFonts w:hint="eastAsia"/>
          <w:sz w:val="32"/>
          <w:szCs w:val="32"/>
          <w:lang w:val="en-US" w:eastAsia="zh-CN"/>
        </w:rPr>
      </w:pPr>
    </w:p>
    <w:p w14:paraId="2056BB67">
      <w:pPr>
        <w:rPr>
          <w:rFonts w:hint="eastAsia"/>
          <w:sz w:val="32"/>
          <w:szCs w:val="32"/>
          <w:lang w:val="en-US" w:eastAsia="zh-CN"/>
        </w:rPr>
      </w:pPr>
    </w:p>
    <w:p w14:paraId="3C26D4A5">
      <w:pPr>
        <w:rPr>
          <w:rFonts w:hint="eastAsia"/>
          <w:sz w:val="32"/>
          <w:szCs w:val="32"/>
          <w:lang w:val="en-US" w:eastAsia="zh-CN"/>
        </w:rPr>
      </w:pPr>
    </w:p>
    <w:p w14:paraId="7A17F440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BA63244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DA8E43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EC64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11514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BFBDC1D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2022-2023年孙村组团新城公共绿地养护项目</w:t>
            </w:r>
          </w:p>
        </w:tc>
      </w:tr>
      <w:tr w14:paraId="54A7C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0C9015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09C91FB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508D57C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350C1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31159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98490E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9CC3C1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4EB490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52024B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2D4F4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390CE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AFCAF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6467807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0EF00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672D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EE6EF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484F6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D38D7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79BCD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A86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CC8993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2E9FB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63914BB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B5C1C3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9A7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6E5DF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6E6F4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63247C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272DB3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2527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3EF70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01D748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4E17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1F90E6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3BCB50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5856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D6835D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1DF059B">
            <w:pPr>
              <w:jc w:val="left"/>
              <w:rPr>
                <w:rFonts w:hint="default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根据我镇与大兴区园林绿化局签订的《北京市大兴区新城公共绿地委托养护承包协议》，规定由黄村镇政府负责孙村组团新城公共绿地的日常养护，养护期间内完成公园各项养护工作，配合林业站做好林地养护检查工作。</w:t>
            </w:r>
          </w:p>
        </w:tc>
      </w:tr>
    </w:tbl>
    <w:p w14:paraId="1A1EAD6E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177867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16F4449B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1979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7B7BB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BFF37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BB2C1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9F0CA4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3CED8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A2305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9427A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95FFD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165DF8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B31A9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04177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2E5F3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95F64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27ACCA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266F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012" w:type="dxa"/>
            <w:vAlign w:val="center"/>
          </w:tcPr>
          <w:p w14:paraId="1C315755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2022-2023年孙村组团新城公共绿地养护项目</w:t>
            </w:r>
          </w:p>
        </w:tc>
        <w:tc>
          <w:tcPr>
            <w:tcW w:w="1012" w:type="dxa"/>
            <w:vAlign w:val="center"/>
          </w:tcPr>
          <w:p w14:paraId="35E0B405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C3F6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5B86C4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6067F3A7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养护费</w:t>
            </w:r>
          </w:p>
        </w:tc>
        <w:tc>
          <w:tcPr>
            <w:tcW w:w="1012" w:type="dxa"/>
            <w:vAlign w:val="center"/>
          </w:tcPr>
          <w:p w14:paraId="46A745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区级</w:t>
            </w:r>
          </w:p>
        </w:tc>
        <w:tc>
          <w:tcPr>
            <w:tcW w:w="1012" w:type="dxa"/>
            <w:vAlign w:val="center"/>
          </w:tcPr>
          <w:p w14:paraId="018B6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50BA47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6634A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4FD603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98F854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F89B2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5E6A7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33EB935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559.767918</w:t>
            </w:r>
          </w:p>
        </w:tc>
      </w:tr>
      <w:tr w14:paraId="1706D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4A2A2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002080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8E0F0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FBC0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316DE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F48D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0A453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7C154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1CF33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459363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4B6A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EB494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4858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CF87B95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559.767918</w:t>
            </w:r>
          </w:p>
        </w:tc>
      </w:tr>
    </w:tbl>
    <w:p w14:paraId="79635407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0BC8E16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257680C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0E7A35F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75CDE62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9CEE903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5D96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31EEB1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500D0F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3F0ECC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3FE1FED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73965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411A41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726E8EE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2C7F850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50F6B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9F5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190F2B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69190B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24981FA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7C7A5C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魏巍</w:t>
            </w:r>
            <w:bookmarkStart w:id="0" w:name="_GoBack"/>
            <w:bookmarkEnd w:id="0"/>
          </w:p>
        </w:tc>
      </w:tr>
    </w:tbl>
    <w:p w14:paraId="5AB6687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837891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87CEEA0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60FB4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7E24A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FEF0E0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2022-2023年孙村组团新城公共绿地养护项目</w:t>
            </w:r>
          </w:p>
        </w:tc>
      </w:tr>
      <w:tr w14:paraId="42DB6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DDF788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4E81760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6F4A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7A396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55B29C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578D8ADC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18C6B7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38159C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05635A9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0C60AB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6EB3FA1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A64CA8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447EC0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EFF7F81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79F5773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78160D2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DD083ED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5AAB024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1ABF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DE060A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24AEB11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758C46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20DE7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0342AE4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BA3E09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9DE1CA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4111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72CC1E0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147DE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7623E5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E81398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61BFC4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78EB98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4629568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2D9D8A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57BAB97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53A91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56D03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A3A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751B685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FC1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D9E897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199FBD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368504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2559A5A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25EB1DB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209737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3B11EF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BF76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BDF6BA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69918E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FDC90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704371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1A5D4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55CE1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864D29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D75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04BA444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0A2D6E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9C2CB8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771CAC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YmQxMmFmZDdjOGYzZTY3ZGMwOGIyZjBkMDk3MTAifQ=="/>
  </w:docVars>
  <w:rsids>
    <w:rsidRoot w:val="34B53ED7"/>
    <w:rsid w:val="0A5D4D63"/>
    <w:rsid w:val="13F73D10"/>
    <w:rsid w:val="1D6F7BAF"/>
    <w:rsid w:val="1F57047E"/>
    <w:rsid w:val="254C7941"/>
    <w:rsid w:val="26433006"/>
    <w:rsid w:val="2F471EE1"/>
    <w:rsid w:val="308113CB"/>
    <w:rsid w:val="34B53ED7"/>
    <w:rsid w:val="3C005CAB"/>
    <w:rsid w:val="4F815F87"/>
    <w:rsid w:val="4F966E69"/>
    <w:rsid w:val="54F9326F"/>
    <w:rsid w:val="55A4604D"/>
    <w:rsid w:val="59467262"/>
    <w:rsid w:val="625005B0"/>
    <w:rsid w:val="651C2939"/>
    <w:rsid w:val="6D535020"/>
    <w:rsid w:val="7436643A"/>
    <w:rsid w:val="7C8D7F4E"/>
    <w:rsid w:val="7CF42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829</Words>
  <Characters>910</Characters>
  <Lines>0</Lines>
  <Paragraphs>0</Paragraphs>
  <TotalTime>2</TotalTime>
  <ScaleCrop>false</ScaleCrop>
  <LinksUpToDate>false</LinksUpToDate>
  <CharactersWithSpaces>1026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阳阳</cp:lastModifiedBy>
  <cp:lastPrinted>2018-09-07T03:15:00Z</cp:lastPrinted>
  <dcterms:modified xsi:type="dcterms:W3CDTF">2024-08-30T11:14:19Z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61C0841A4D5A4F778724E9340E34BA23_13</vt:lpwstr>
  </property>
</Properties>
</file>