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48371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3D36FC6">
      <w:pPr>
        <w:rPr>
          <w:rFonts w:hint="eastAsia"/>
          <w:sz w:val="52"/>
          <w:szCs w:val="32"/>
          <w:lang w:val="en-US" w:eastAsia="zh-CN"/>
        </w:rPr>
      </w:pPr>
    </w:p>
    <w:p w14:paraId="0A958CD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3F4DBB27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——大兴区新能源汽车零部件产业园占地范围内临时绿化树木移植项目</w:t>
      </w:r>
    </w:p>
    <w:p w14:paraId="2EAC2808">
      <w:pPr>
        <w:rPr>
          <w:rFonts w:hint="eastAsia"/>
          <w:sz w:val="32"/>
          <w:szCs w:val="32"/>
          <w:lang w:val="en-US" w:eastAsia="zh-CN"/>
        </w:rPr>
      </w:pPr>
    </w:p>
    <w:p w14:paraId="50E77D86">
      <w:pPr>
        <w:rPr>
          <w:rFonts w:hint="eastAsia"/>
          <w:sz w:val="32"/>
          <w:szCs w:val="32"/>
          <w:lang w:val="en-US" w:eastAsia="zh-CN"/>
        </w:rPr>
      </w:pPr>
    </w:p>
    <w:p w14:paraId="1116B3DE">
      <w:pPr>
        <w:rPr>
          <w:rFonts w:hint="eastAsia"/>
          <w:sz w:val="32"/>
          <w:szCs w:val="32"/>
          <w:lang w:val="en-US" w:eastAsia="zh-CN"/>
        </w:rPr>
      </w:pPr>
    </w:p>
    <w:p w14:paraId="78D8EFBE">
      <w:pPr>
        <w:rPr>
          <w:rFonts w:hint="eastAsia"/>
          <w:sz w:val="32"/>
          <w:szCs w:val="32"/>
          <w:lang w:val="en-US" w:eastAsia="zh-CN"/>
        </w:rPr>
      </w:pPr>
    </w:p>
    <w:p w14:paraId="669061F9">
      <w:pPr>
        <w:rPr>
          <w:rFonts w:hint="eastAsia"/>
          <w:sz w:val="32"/>
          <w:szCs w:val="32"/>
          <w:lang w:val="en-US" w:eastAsia="zh-CN"/>
        </w:rPr>
      </w:pPr>
    </w:p>
    <w:p w14:paraId="70CDCA1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4255B8E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78B3F7B5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773D37C6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0A3F63F4">
      <w:pPr>
        <w:rPr>
          <w:rFonts w:hint="eastAsia"/>
          <w:sz w:val="32"/>
          <w:szCs w:val="32"/>
          <w:lang w:val="en-US" w:eastAsia="zh-CN"/>
        </w:rPr>
      </w:pPr>
    </w:p>
    <w:p w14:paraId="5F7AADC4">
      <w:pPr>
        <w:rPr>
          <w:rFonts w:hint="eastAsia"/>
          <w:sz w:val="32"/>
          <w:szCs w:val="32"/>
          <w:lang w:val="en-US" w:eastAsia="zh-CN"/>
        </w:rPr>
      </w:pPr>
    </w:p>
    <w:p w14:paraId="6BA7A4C3">
      <w:pPr>
        <w:rPr>
          <w:rFonts w:hint="eastAsia"/>
          <w:sz w:val="32"/>
          <w:szCs w:val="32"/>
          <w:lang w:val="en-US" w:eastAsia="zh-CN"/>
        </w:rPr>
      </w:pPr>
    </w:p>
    <w:p w14:paraId="1148750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D46AC8B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6EAFC04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265E3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39460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137083B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大兴区新能源汽车零部件产业园占地范围内临时绿化树木移植项目</w:t>
            </w:r>
          </w:p>
        </w:tc>
      </w:tr>
      <w:tr w14:paraId="33581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D952B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886762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2DFD32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F8152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6563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E1FDF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9A5E6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0EA468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5A351FA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1FD4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8EAB22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563D2A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3420F19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2DB6B7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25B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219A2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7E39501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9ADAB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91F04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AB6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DB737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2AD04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A07C1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E774A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1E7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E87B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2A14A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B4710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3FB58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D75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77BE98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2B2AB8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3BD21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630CB0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072E1B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790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8C08A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DC97960">
            <w:pPr>
              <w:jc w:val="left"/>
              <w:rPr>
                <w:rFonts w:hint="default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大兴区新能源汽车零部件产业园占地涉及2021年临时绿化202.57亩，均在大兴区2021年黄村镇临时绿化建设工程二期项目中。因该工程在建设期内，未完成竣工验收，需将临时绿化树木4672株移植到新调整的临时绿化地块中。产生移植费用80万元。</w:t>
            </w:r>
          </w:p>
        </w:tc>
      </w:tr>
    </w:tbl>
    <w:p w14:paraId="0229CFA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3747B3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03918C3D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681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AB13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D3A84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384EFE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65325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FCEB2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3124B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141E7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11E23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D8281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05BEAD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3BA39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66850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1DCFB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17D526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0A25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012" w:type="dxa"/>
            <w:vAlign w:val="center"/>
          </w:tcPr>
          <w:p w14:paraId="4485529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大兴区新能源汽车零部件产业园占地范围内临时绿化树木移植项目</w:t>
            </w:r>
          </w:p>
        </w:tc>
        <w:tc>
          <w:tcPr>
            <w:tcW w:w="1012" w:type="dxa"/>
            <w:vAlign w:val="center"/>
          </w:tcPr>
          <w:p w14:paraId="193A23D4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486C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5D045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3ADA0E4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移植费</w:t>
            </w:r>
          </w:p>
        </w:tc>
        <w:tc>
          <w:tcPr>
            <w:tcW w:w="1012" w:type="dxa"/>
            <w:vAlign w:val="center"/>
          </w:tcPr>
          <w:p w14:paraId="65D4CB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5E3C6A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7F00AD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D76A5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07416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B73D7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A4354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89D00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16517E3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</w:tr>
      <w:tr w14:paraId="679F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F2884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147773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A6C3C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6562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7A20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F60D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2E8B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68E3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9E31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ACDB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D757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BE677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D04E6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9F983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</w:p>
        </w:tc>
      </w:tr>
    </w:tbl>
    <w:p w14:paraId="4489D3B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373536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DBEB21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39AF27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14A14E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762EADE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E56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2DFF05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E7A25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5BF31E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0664F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00638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575026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48768DA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0285783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03D19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4457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2635A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5DAC0D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6380F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4845ACDF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  <w:bookmarkStart w:id="0" w:name="_GoBack"/>
            <w:bookmarkEnd w:id="0"/>
          </w:p>
        </w:tc>
      </w:tr>
    </w:tbl>
    <w:p w14:paraId="446F5EB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580EC2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28424CC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2B9E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60FEAB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4A0C98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大兴区新能源汽车零部件产业园占地范围内临时绿化树木移植项目</w:t>
            </w:r>
          </w:p>
        </w:tc>
      </w:tr>
      <w:tr w14:paraId="41E7E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9B11F5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C0D25D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87F8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B11F1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756B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60691080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0DA022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9C650F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095A2E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E355C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68282A5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7CD0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7BB76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3179CEA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B246D8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0E88359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6F72F7C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16F57B2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066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4E2F9D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045EA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C8AC9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37061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2990A60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4EDE2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4405AF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2FB0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3BDEDC5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20B5A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12161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3A49FE1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07AEED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F45006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4D3C5CC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F3D087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676860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73CC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6D970E6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72D3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A597A28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2F9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9982D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2946F9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389FC9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FEA2B2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7C3D69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40173FE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3B80DB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BA4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1351D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4F48CEE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10617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417758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C43C00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F0EAC9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746056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F08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6C14F6A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3881F12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CFEDC6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3BA46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3F73D10"/>
    <w:rsid w:val="1D6F7BAF"/>
    <w:rsid w:val="1F57047E"/>
    <w:rsid w:val="2F471EE1"/>
    <w:rsid w:val="308113CB"/>
    <w:rsid w:val="34B53ED7"/>
    <w:rsid w:val="3C005CAB"/>
    <w:rsid w:val="4F815F87"/>
    <w:rsid w:val="4F966E69"/>
    <w:rsid w:val="54F9326F"/>
    <w:rsid w:val="55A4604D"/>
    <w:rsid w:val="59467262"/>
    <w:rsid w:val="625005B0"/>
    <w:rsid w:val="62AE13A5"/>
    <w:rsid w:val="651C2939"/>
    <w:rsid w:val="6D535020"/>
    <w:rsid w:val="7436643A"/>
    <w:rsid w:val="7C8D7F4E"/>
    <w:rsid w:val="7CF42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888</Words>
  <Characters>936</Characters>
  <Lines>0</Lines>
  <Paragraphs>0</Paragraphs>
  <TotalTime>1</TotalTime>
  <ScaleCrop>false</ScaleCrop>
  <LinksUpToDate>false</LinksUpToDate>
  <CharactersWithSpaces>1052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2024-08-30T11:15:11Z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ADAA8D2CA04D406E85A27F6AEAF78771_13</vt:lpwstr>
  </property>
</Properties>
</file>