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200920"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475E8A41">
      <w:pPr>
        <w:rPr>
          <w:rFonts w:hint="eastAsia"/>
          <w:sz w:val="52"/>
          <w:szCs w:val="32"/>
          <w:lang w:val="en-US" w:eastAsia="zh-CN"/>
        </w:rPr>
      </w:pPr>
    </w:p>
    <w:p w14:paraId="27A7C404">
      <w:pPr>
        <w:jc w:val="center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北京市大兴区黄村镇产业发展服务中心</w:t>
      </w:r>
    </w:p>
    <w:p w14:paraId="0BD380CB">
      <w:pPr>
        <w:jc w:val="both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——孙村派出所南侧平原生态林提升项目</w:t>
      </w:r>
    </w:p>
    <w:p w14:paraId="23DE7C7B">
      <w:pPr>
        <w:rPr>
          <w:rFonts w:hint="eastAsia"/>
          <w:sz w:val="32"/>
          <w:szCs w:val="32"/>
          <w:lang w:val="en-US" w:eastAsia="zh-CN"/>
        </w:rPr>
      </w:pPr>
    </w:p>
    <w:p w14:paraId="533EF9FF">
      <w:pPr>
        <w:rPr>
          <w:rFonts w:hint="eastAsia"/>
          <w:sz w:val="32"/>
          <w:szCs w:val="32"/>
          <w:lang w:val="en-US" w:eastAsia="zh-CN"/>
        </w:rPr>
      </w:pPr>
    </w:p>
    <w:p w14:paraId="1949F19A">
      <w:pPr>
        <w:rPr>
          <w:rFonts w:hint="eastAsia"/>
          <w:sz w:val="32"/>
          <w:szCs w:val="32"/>
          <w:lang w:val="en-US" w:eastAsia="zh-CN"/>
        </w:rPr>
      </w:pPr>
    </w:p>
    <w:p w14:paraId="127B6B65">
      <w:pPr>
        <w:rPr>
          <w:rFonts w:hint="eastAsia"/>
          <w:sz w:val="32"/>
          <w:szCs w:val="32"/>
          <w:lang w:val="en-US" w:eastAsia="zh-CN"/>
        </w:rPr>
      </w:pPr>
    </w:p>
    <w:p w14:paraId="7F139327">
      <w:pPr>
        <w:rPr>
          <w:rFonts w:hint="eastAsia"/>
          <w:sz w:val="32"/>
          <w:szCs w:val="32"/>
          <w:lang w:val="en-US" w:eastAsia="zh-CN"/>
        </w:rPr>
      </w:pPr>
    </w:p>
    <w:p w14:paraId="498FD409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项目申报单位（科室）：产业发展服务中心（林业站）</w:t>
      </w:r>
    </w:p>
    <w:p w14:paraId="7171E4CE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主管部门（区直或镇）黄村镇</w:t>
      </w:r>
    </w:p>
    <w:p w14:paraId="2CB59E47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 w14:paraId="65A63402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</w:t>
      </w:r>
    </w:p>
    <w:p w14:paraId="182E477D">
      <w:pPr>
        <w:rPr>
          <w:rFonts w:hint="eastAsia"/>
          <w:sz w:val="32"/>
          <w:szCs w:val="32"/>
          <w:lang w:val="en-US" w:eastAsia="zh-CN"/>
        </w:rPr>
      </w:pPr>
    </w:p>
    <w:p w14:paraId="36255640">
      <w:pPr>
        <w:rPr>
          <w:rFonts w:hint="eastAsia"/>
          <w:sz w:val="32"/>
          <w:szCs w:val="32"/>
          <w:lang w:val="en-US" w:eastAsia="zh-CN"/>
        </w:rPr>
      </w:pPr>
    </w:p>
    <w:p w14:paraId="03266556">
      <w:pPr>
        <w:rPr>
          <w:rFonts w:hint="eastAsia"/>
          <w:sz w:val="32"/>
          <w:szCs w:val="32"/>
          <w:lang w:val="en-US" w:eastAsia="zh-CN"/>
        </w:rPr>
      </w:pPr>
    </w:p>
    <w:p w14:paraId="5B171821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 w14:paraId="3ED00CB2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40439E23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06806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EF1143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1B57EE1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孙村派出所南侧平原生态林提升项目</w:t>
            </w:r>
          </w:p>
        </w:tc>
      </w:tr>
      <w:tr w14:paraId="6C324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A5E721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1D1E6F6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产业发展服务中心（林业站）</w:t>
            </w:r>
          </w:p>
        </w:tc>
        <w:tc>
          <w:tcPr>
            <w:tcW w:w="2052" w:type="dxa"/>
            <w:vAlign w:val="center"/>
          </w:tcPr>
          <w:p w14:paraId="5DB129F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42AD578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 w14:paraId="566FC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73DB66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5339622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陈琪</w:t>
            </w:r>
          </w:p>
        </w:tc>
        <w:tc>
          <w:tcPr>
            <w:tcW w:w="2052" w:type="dxa"/>
            <w:vAlign w:val="center"/>
          </w:tcPr>
          <w:p w14:paraId="2EBE6C9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4BA2A02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13521967432</w:t>
            </w:r>
          </w:p>
        </w:tc>
      </w:tr>
      <w:tr w14:paraId="0FE3D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7D48FA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1E7A82C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其他政府购买服务类</w:t>
            </w:r>
          </w:p>
        </w:tc>
        <w:tc>
          <w:tcPr>
            <w:tcW w:w="2052" w:type="dxa"/>
            <w:vAlign w:val="center"/>
          </w:tcPr>
          <w:p w14:paraId="3179B34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0430400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其他政府购买服务类</w:t>
            </w:r>
          </w:p>
        </w:tc>
      </w:tr>
      <w:tr w14:paraId="724F6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D67116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53CCDA3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0857BFF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08D84F10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4FDFE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FEC457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6867767C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0A86BB8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31FB5847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55C9C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92E86F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212951B0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30504E2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0C135C5B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1594C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4257C6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1156ABF8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04D67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5C012C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0ECDBD5F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7A62C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598FE75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4DF6DB5D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孙村派出所新址位于北京市大兴区刘一村场前路17号，刘一村工业区内。因派出所南门平原生态林树木树种单一，且无停车位置及车型通道，需修建一条与西侧现状路的连接通道及林下停车场，并对景观进行提升。该项目已通过2022年9月13日第二十三次镇长办公会会议决定同意实施。目前施工已完成，预计于2025年完成支付工作。</w:t>
            </w:r>
          </w:p>
        </w:tc>
      </w:tr>
    </w:tbl>
    <w:p w14:paraId="567B2EA8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65DFBBF8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24A300C0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0CAD0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1DC23E6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46859BB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619D3E2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5E5E206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75F13A5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1899AA9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3366A09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5433359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4A61052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35DA5CA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4F5ECCD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60EE430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0FAD124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 w14:paraId="2B97E8B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1D70F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23145C1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孙村派出所南侧平原生态林提升项目</w:t>
            </w:r>
          </w:p>
        </w:tc>
        <w:tc>
          <w:tcPr>
            <w:tcW w:w="1012" w:type="dxa"/>
            <w:vAlign w:val="center"/>
          </w:tcPr>
          <w:p w14:paraId="32325F6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4C929D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B9C8AD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22DA11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工程类</w:t>
            </w:r>
          </w:p>
        </w:tc>
        <w:tc>
          <w:tcPr>
            <w:tcW w:w="1012" w:type="dxa"/>
            <w:vAlign w:val="center"/>
          </w:tcPr>
          <w:p w14:paraId="4AF399D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 w14:paraId="1B6CA5D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vAlign w:val="center"/>
          </w:tcPr>
          <w:p w14:paraId="5B114D3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4926B09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否</w:t>
            </w:r>
          </w:p>
        </w:tc>
        <w:tc>
          <w:tcPr>
            <w:tcW w:w="1013" w:type="dxa"/>
            <w:vAlign w:val="center"/>
          </w:tcPr>
          <w:p w14:paraId="1842E60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C459A5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7BD64FF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AEFB97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AF96319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193.01</w:t>
            </w:r>
          </w:p>
        </w:tc>
      </w:tr>
      <w:tr w14:paraId="7A658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5BCFEA9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6A97B0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2D19BE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4AEE12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159481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4A9673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CA5F12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11D436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EA73F0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DBAA03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8801BF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8D75E4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F0D45A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9F704E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5B231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187F6BD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68D21C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586E8F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1E876D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D9FBFE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29E612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8DCD96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AB02E5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5540F7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5BD7D5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3CBF90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AF10C1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EC8CDF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C20AB0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3636E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5B83821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407BF0D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C9A3E6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FC6F65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6296FC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656338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E6DDD1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AACE54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8502F2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0758F6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AFB218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2DAD97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50B1DD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3E9E10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 w14:paraId="09BD5BE4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34EBC97A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4BD771AE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09FE1370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381194D5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44A41D19"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71BE8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2EE871C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 w14:paraId="7615F3FA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产业发展服务中心（林业站）</w:t>
            </w:r>
          </w:p>
        </w:tc>
        <w:tc>
          <w:tcPr>
            <w:tcW w:w="1992" w:type="dxa"/>
            <w:vAlign w:val="top"/>
          </w:tcPr>
          <w:p w14:paraId="1427972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 w14:paraId="3F6039D0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黄村镇芦城办公区</w:t>
            </w:r>
          </w:p>
        </w:tc>
      </w:tr>
      <w:tr w14:paraId="3B348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469FE9D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 w14:paraId="4CB948C3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61232881</w:t>
            </w:r>
          </w:p>
        </w:tc>
        <w:tc>
          <w:tcPr>
            <w:tcW w:w="1992" w:type="dxa"/>
            <w:vAlign w:val="top"/>
          </w:tcPr>
          <w:p w14:paraId="31491FE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 w14:paraId="7F18C607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282F4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5B28101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 w14:paraId="490C11EC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黄村镇政府</w:t>
            </w:r>
          </w:p>
        </w:tc>
        <w:tc>
          <w:tcPr>
            <w:tcW w:w="1992" w:type="dxa"/>
            <w:vAlign w:val="top"/>
          </w:tcPr>
          <w:p w14:paraId="19C6A2F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 w14:paraId="2EAD9794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魏巍</w:t>
            </w:r>
            <w:bookmarkStart w:id="0" w:name="_GoBack"/>
            <w:bookmarkEnd w:id="0"/>
          </w:p>
        </w:tc>
      </w:tr>
    </w:tbl>
    <w:p w14:paraId="2E971A2F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3457CC99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537D4494"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3E45B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02FB6C5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003E5CD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孙村派出所南侧平原生态林提升项目</w:t>
            </w:r>
          </w:p>
        </w:tc>
      </w:tr>
      <w:tr w14:paraId="6E418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2155F4A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45CC1E0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☑</w:t>
            </w:r>
          </w:p>
        </w:tc>
      </w:tr>
      <w:tr w14:paraId="793DC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329E265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6E0C583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☑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 w14:paraId="716E9ABD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07A31889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15A4A40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 w14:paraId="5F44B0AF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3A23A8CC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 w14:paraId="786BEF2C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3D9386C0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29DFDCC6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5145007E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53416967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 w14:paraId="776D59C0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 w14:paraId="6C69EBAB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 w14:paraId="6D0050C0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56D3F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 w14:paraId="57195C8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 w14:paraId="5672E76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5E9F24B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5D783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 w14:paraId="07795D8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3CB59EE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22A9BC3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 w14:paraId="3A1EF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 w14:paraId="2B255F7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76ABBBB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0EFC15D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47067279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46F5ACD1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7A1D2869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7DF3E9C5"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D469BF7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 w14:paraId="24979FBC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22ADD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2BF4C2D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 w14:paraId="63A29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30BCAB42"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 w14:paraId="14BA7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2717558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 w14:paraId="3745AA9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 w14:paraId="7CFFCCA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 w14:paraId="58812CC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 w14:paraId="44052C4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 w14:paraId="51718189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 w14:paraId="68E11A80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 w14:paraId="12000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6F5EAA4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 w14:paraId="43A1B1CF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 w14:paraId="396E6DA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 w14:paraId="2B22C5F0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33D57C61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69DC471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6A42EABC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05A6A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 w14:paraId="1E38E0A1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 w14:paraId="6FCA97A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6C09F36C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4F9CCD3B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1YmQxMmFmZDdjOGYzZTY3ZGMwOGIyZjBkMDk3MTAifQ=="/>
  </w:docVars>
  <w:rsids>
    <w:rsidRoot w:val="34B53ED7"/>
    <w:rsid w:val="0A5D4D63"/>
    <w:rsid w:val="13F73D10"/>
    <w:rsid w:val="168A773A"/>
    <w:rsid w:val="19C573FE"/>
    <w:rsid w:val="2F471EE1"/>
    <w:rsid w:val="308113CB"/>
    <w:rsid w:val="34B53ED7"/>
    <w:rsid w:val="3CA76F9A"/>
    <w:rsid w:val="410C3445"/>
    <w:rsid w:val="4F815F87"/>
    <w:rsid w:val="54F9326F"/>
    <w:rsid w:val="59467262"/>
    <w:rsid w:val="625005B0"/>
    <w:rsid w:val="651C2939"/>
    <w:rsid w:val="6D535020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875</Words>
  <Characters>919</Characters>
  <Lines>0</Lines>
  <Paragraphs>0</Paragraphs>
  <TotalTime>5</TotalTime>
  <ScaleCrop>false</ScaleCrop>
  <LinksUpToDate>false</LinksUpToDate>
  <CharactersWithSpaces>1035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阳阳</cp:lastModifiedBy>
  <cp:lastPrinted>2018-09-07T03:15:00Z</cp:lastPrinted>
  <dcterms:modified xsi:type="dcterms:W3CDTF">2024-08-30T11:05:58Z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1F5BBA8BC9E841B79D9BBA1DE5FC5C87_13</vt:lpwstr>
  </property>
</Properties>
</file>