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C6CD3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44BB1DBD">
      <w:pPr>
        <w:rPr>
          <w:rFonts w:hint="eastAsia"/>
          <w:sz w:val="52"/>
          <w:szCs w:val="32"/>
          <w:lang w:val="en-US" w:eastAsia="zh-CN"/>
        </w:rPr>
      </w:pPr>
    </w:p>
    <w:p w14:paraId="1709893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2304026A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——黄村镇京良路移植工程</w:t>
      </w:r>
    </w:p>
    <w:p w14:paraId="0C10CFB7">
      <w:pPr>
        <w:rPr>
          <w:rFonts w:hint="eastAsia"/>
          <w:sz w:val="32"/>
          <w:szCs w:val="32"/>
          <w:lang w:val="en-US" w:eastAsia="zh-CN"/>
        </w:rPr>
      </w:pPr>
    </w:p>
    <w:p w14:paraId="4FB635B9">
      <w:pPr>
        <w:rPr>
          <w:rFonts w:hint="eastAsia"/>
          <w:sz w:val="32"/>
          <w:szCs w:val="32"/>
          <w:lang w:val="en-US" w:eastAsia="zh-CN"/>
        </w:rPr>
      </w:pPr>
    </w:p>
    <w:p w14:paraId="35F60678">
      <w:pPr>
        <w:rPr>
          <w:rFonts w:hint="eastAsia"/>
          <w:sz w:val="32"/>
          <w:szCs w:val="32"/>
          <w:lang w:val="en-US" w:eastAsia="zh-CN"/>
        </w:rPr>
      </w:pPr>
    </w:p>
    <w:p w14:paraId="050AD8CB">
      <w:pPr>
        <w:rPr>
          <w:rFonts w:hint="eastAsia"/>
          <w:sz w:val="32"/>
          <w:szCs w:val="32"/>
          <w:lang w:val="en-US" w:eastAsia="zh-CN"/>
        </w:rPr>
      </w:pPr>
    </w:p>
    <w:p w14:paraId="6B4F60AF">
      <w:pPr>
        <w:rPr>
          <w:rFonts w:hint="eastAsia"/>
          <w:sz w:val="32"/>
          <w:szCs w:val="32"/>
          <w:lang w:val="en-US" w:eastAsia="zh-CN"/>
        </w:rPr>
      </w:pPr>
    </w:p>
    <w:p w14:paraId="78F22DE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3DBE750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3A263C27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5024A36C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3363E551">
      <w:pPr>
        <w:rPr>
          <w:rFonts w:hint="eastAsia"/>
          <w:sz w:val="32"/>
          <w:szCs w:val="32"/>
          <w:lang w:val="en-US" w:eastAsia="zh-CN"/>
        </w:rPr>
      </w:pPr>
    </w:p>
    <w:p w14:paraId="5979E0F9">
      <w:pPr>
        <w:rPr>
          <w:rFonts w:hint="eastAsia"/>
          <w:sz w:val="32"/>
          <w:szCs w:val="32"/>
          <w:lang w:val="en-US" w:eastAsia="zh-CN"/>
        </w:rPr>
      </w:pPr>
    </w:p>
    <w:p w14:paraId="66684C26">
      <w:pPr>
        <w:rPr>
          <w:rFonts w:hint="eastAsia"/>
          <w:sz w:val="32"/>
          <w:szCs w:val="32"/>
          <w:lang w:val="en-US" w:eastAsia="zh-CN"/>
        </w:rPr>
      </w:pPr>
    </w:p>
    <w:p w14:paraId="00EC5EF4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F188B97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9C9520F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2793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38B15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B027FFD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黄村镇京良路移植工程</w:t>
            </w:r>
          </w:p>
        </w:tc>
      </w:tr>
      <w:tr w14:paraId="0400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2ECF14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4A4618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3AEBA0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C63A1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42016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34F4CE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0FAF4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5347AF7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4D27F070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31B0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A804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A2D8A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6728874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CAC69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261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8A47CD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729EBB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934733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8ECE99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51A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9B400B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0EF46B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69BBED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703E0B5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2C3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328FC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FFE19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535979C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AEDFF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4F9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3C11D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3F6BDF7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6165C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607EE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3416A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DB46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791977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F45F3BE">
            <w:pPr>
              <w:jc w:val="left"/>
              <w:rPr>
                <w:rFonts w:hint="default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京良路二期（东段）道路工程占林地面积170.9亩，施工占用现状道路两侧槐树、栾树、杨树、白皮松、桧柏等共计3365株，所占用苗木已移植至清源公园南侧金沙庄园100亩地块中，产生工程费用、设计费、监理费共497.08万元。</w:t>
            </w:r>
          </w:p>
        </w:tc>
      </w:tr>
    </w:tbl>
    <w:p w14:paraId="75B3C818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BD9A792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672C5B7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813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804AA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BC7E2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DC70C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3A113D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E8775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0ABA6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EA4A4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76683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50B9F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88FE6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0AE0F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F04D0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BF8CF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354269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1D8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restart"/>
            <w:vAlign w:val="center"/>
          </w:tcPr>
          <w:p w14:paraId="680F861F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黄村镇京良路移植工程</w:t>
            </w:r>
          </w:p>
        </w:tc>
        <w:tc>
          <w:tcPr>
            <w:tcW w:w="1012" w:type="dxa"/>
            <w:vAlign w:val="center"/>
          </w:tcPr>
          <w:p w14:paraId="7E68944A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9C3C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7D7A27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26E897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施工</w:t>
            </w:r>
          </w:p>
        </w:tc>
        <w:tc>
          <w:tcPr>
            <w:tcW w:w="1012" w:type="dxa"/>
            <w:vMerge w:val="restart"/>
            <w:vAlign w:val="center"/>
          </w:tcPr>
          <w:p w14:paraId="405D280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08BBF9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3FDF2D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restart"/>
            <w:vAlign w:val="center"/>
          </w:tcPr>
          <w:p w14:paraId="653851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167CAA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12AA7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04A90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4F40B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49864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463.23</w:t>
            </w:r>
          </w:p>
        </w:tc>
      </w:tr>
      <w:tr w14:paraId="5FBE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continue"/>
            <w:vAlign w:val="center"/>
          </w:tcPr>
          <w:p w14:paraId="5CF4501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D84EF6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D02F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1AC325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C67CB49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监理</w:t>
            </w:r>
          </w:p>
        </w:tc>
        <w:tc>
          <w:tcPr>
            <w:tcW w:w="1012" w:type="dxa"/>
            <w:vMerge w:val="continue"/>
            <w:vAlign w:val="center"/>
          </w:tcPr>
          <w:p w14:paraId="2E0C3E64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04552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10137F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22EED3BA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523C4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EAADB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85A14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19AB1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34B48F9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12.30</w:t>
            </w:r>
          </w:p>
        </w:tc>
      </w:tr>
      <w:tr w14:paraId="3E1C6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continue"/>
            <w:vAlign w:val="center"/>
          </w:tcPr>
          <w:p w14:paraId="2E6EC56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1E5584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806F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11CDFD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3A88EE5E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设计</w:t>
            </w:r>
          </w:p>
        </w:tc>
        <w:tc>
          <w:tcPr>
            <w:tcW w:w="1012" w:type="dxa"/>
            <w:vMerge w:val="continue"/>
            <w:vAlign w:val="center"/>
          </w:tcPr>
          <w:p w14:paraId="53866DB6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051B7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F41EE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6F59AE2F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F0CE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B0A4D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DF058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DB2C2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5668286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21.55</w:t>
            </w:r>
          </w:p>
        </w:tc>
      </w:tr>
      <w:tr w14:paraId="7E2D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Merge w:val="continue"/>
            <w:vAlign w:val="center"/>
          </w:tcPr>
          <w:p w14:paraId="64552B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6147C6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F224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CA02A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5A212A8A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审计</w:t>
            </w:r>
          </w:p>
        </w:tc>
        <w:tc>
          <w:tcPr>
            <w:tcW w:w="1012" w:type="dxa"/>
            <w:vMerge w:val="continue"/>
            <w:vAlign w:val="center"/>
          </w:tcPr>
          <w:p w14:paraId="77B9821A"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AF72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3804B4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Merge w:val="continue"/>
            <w:vAlign w:val="center"/>
          </w:tcPr>
          <w:p w14:paraId="3C2EF819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817C2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F061D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6B42C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087B7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7F84CE8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京良路二期（东段）道路工程结算</w:t>
            </w:r>
          </w:p>
        </w:tc>
      </w:tr>
      <w:tr w14:paraId="34F2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768D1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2AF88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ECA48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4CF8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A3DB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FF98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7C950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148BF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B7A0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587D1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0DB2F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FE00847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8DC05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FC1DF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497.08</w:t>
            </w:r>
          </w:p>
        </w:tc>
      </w:tr>
    </w:tbl>
    <w:p w14:paraId="2F33888B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49B325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61DDBF6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D29656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865592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3E82C714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5FC4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DDD42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7954BB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7F37394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125C347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60706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41E051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04EF4A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09F0969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CC403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73D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59587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4634487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83E96B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8119FF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  <w:bookmarkStart w:id="0" w:name="_GoBack"/>
            <w:bookmarkEnd w:id="0"/>
          </w:p>
        </w:tc>
      </w:tr>
    </w:tbl>
    <w:p w14:paraId="1B0FB61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7DB6450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130B4A2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AD1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BC71A9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0D959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黄村镇京良路移植工程</w:t>
            </w:r>
          </w:p>
        </w:tc>
      </w:tr>
      <w:tr w14:paraId="6324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2632F7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1D98A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0D18C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CFC6B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7DCCAD6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6A80355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7694DAD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3C3B0A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7C12145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FD8F6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64955BC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1D81A3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41A728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5D9325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101C3C0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CB3F31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3EFCE50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6995026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2DB3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0A28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0D974E3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42402E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FE4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03578E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C7847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15E2AB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5128D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7E45BD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C403C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C97DF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374F8BA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3EADA8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6AA0C41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EF9AE6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07DFF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6E69F25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FF9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66A9BAC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B8E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EA2309F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7323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6B1E292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5EA111E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5299C8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06E24E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D1793C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39C8739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ADFE6A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110B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4C8481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5FBD642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7BA9A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39AF4AA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45244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E1409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CF374B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B58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7AC2C98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4D45F56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6C9B7F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762777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3F73D10"/>
    <w:rsid w:val="16C22CFA"/>
    <w:rsid w:val="1D6F7BAF"/>
    <w:rsid w:val="1F57047E"/>
    <w:rsid w:val="2F471EE1"/>
    <w:rsid w:val="308113CB"/>
    <w:rsid w:val="34B53ED7"/>
    <w:rsid w:val="3C005CAB"/>
    <w:rsid w:val="4F815F87"/>
    <w:rsid w:val="4F966E69"/>
    <w:rsid w:val="54F9326F"/>
    <w:rsid w:val="55A4604D"/>
    <w:rsid w:val="59467262"/>
    <w:rsid w:val="625005B0"/>
    <w:rsid w:val="651C2939"/>
    <w:rsid w:val="6D535020"/>
    <w:rsid w:val="7436643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826</Words>
  <Characters>889</Characters>
  <Lines>0</Lines>
  <Paragraphs>0</Paragraphs>
  <TotalTime>3</TotalTime>
  <ScaleCrop>false</ScaleCrop>
  <LinksUpToDate>false</LinksUpToDate>
  <CharactersWithSpaces>1005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2024-08-30T11:05:04Z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591F1474D6924E409CEA12781352AC92_13</vt:lpwstr>
  </property>
</Properties>
</file>