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——黄村镇垃圾运转站劳务外包项目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7CA21ECB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黄村镇垃圾运转站劳务外包项目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5AFA687"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提供站内（院内道路、办公区）、洗车工、装车人员、绿化粉碎机操作人员、铲车司机、车间保洁人员等及分拣厨余垃圾服务等工作，推进垃圾分类工作，规范垃圾转运站管理</w:t>
            </w:r>
          </w:p>
        </w:tc>
      </w:tr>
    </w:tbl>
    <w:p w14:paraId="3FA8E69D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727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276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7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727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276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7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黄村镇垃圾运转站劳务外包项目</w:t>
            </w:r>
          </w:p>
        </w:tc>
        <w:tc>
          <w:tcPr>
            <w:tcW w:w="727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850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7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7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7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727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850</w:t>
            </w:r>
          </w:p>
        </w:tc>
      </w:tr>
    </w:tbl>
    <w:p w14:paraId="5BB47143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黄村镇垃圾运转站劳务外包项目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7ACFF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贯彻落实北京市生活垃圾管理条例，提供站内（院内道路、办公区）、洗车工、装车人员、绿化粉碎机操作人员、铲车司机、车间保洁人员等及分拣厨余垃圾服务等工作，推进垃圾分类工作，规范垃圾转运站管理</w:t>
      </w: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黄村镇垃圾运转站劳务外包项目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78EB9B8E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CAD6A80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2A83790E"/>
    <w:rsid w:val="2AD530B5"/>
    <w:rsid w:val="2F471EE1"/>
    <w:rsid w:val="308113CB"/>
    <w:rsid w:val="34B53ED7"/>
    <w:rsid w:val="4E416270"/>
    <w:rsid w:val="4F815F87"/>
    <w:rsid w:val="545D53AA"/>
    <w:rsid w:val="54F9326F"/>
    <w:rsid w:val="59467262"/>
    <w:rsid w:val="5A4273DB"/>
    <w:rsid w:val="625005B0"/>
    <w:rsid w:val="636A4A76"/>
    <w:rsid w:val="651C2939"/>
    <w:rsid w:val="661436D0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932</Words>
  <Characters>962</Characters>
  <Lines>8</Lines>
  <Paragraphs>2</Paragraphs>
  <TotalTime>12</TotalTime>
  <ScaleCrop>false</ScaleCrop>
  <LinksUpToDate>false</LinksUpToDate>
  <CharactersWithSpaces>1048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2024-09-19T02:37:52Z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5035E92E26094A38A69A032173F4EE79_12</vt:lpwstr>
  </property>
</Properties>
</file>