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3277B"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2A560224">
      <w:pPr>
        <w:rPr>
          <w:sz w:val="52"/>
          <w:szCs w:val="32"/>
        </w:rPr>
      </w:pPr>
    </w:p>
    <w:p w14:paraId="74C9A3E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北京市大兴区黄村镇城镇建设服务中心</w:t>
      </w:r>
    </w:p>
    <w:p w14:paraId="562E067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科室</w:t>
      </w:r>
    </w:p>
    <w:p w14:paraId="229407A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——太平片林绿化恢复一期工程后期养护项目</w:t>
      </w:r>
    </w:p>
    <w:p w14:paraId="2BA05BA7">
      <w:pPr>
        <w:rPr>
          <w:sz w:val="32"/>
          <w:szCs w:val="32"/>
        </w:rPr>
      </w:pPr>
    </w:p>
    <w:p w14:paraId="1471C50A">
      <w:pPr>
        <w:rPr>
          <w:sz w:val="32"/>
          <w:szCs w:val="32"/>
        </w:rPr>
      </w:pPr>
    </w:p>
    <w:p w14:paraId="59B83D10">
      <w:pPr>
        <w:rPr>
          <w:sz w:val="32"/>
          <w:szCs w:val="32"/>
        </w:rPr>
      </w:pPr>
    </w:p>
    <w:p w14:paraId="6B9CF100">
      <w:pPr>
        <w:rPr>
          <w:sz w:val="32"/>
          <w:szCs w:val="32"/>
        </w:rPr>
      </w:pPr>
    </w:p>
    <w:p w14:paraId="676BD30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项目申报单位（科室）：北京市大兴区黄村镇城镇建设服务中心</w:t>
      </w:r>
    </w:p>
    <w:p w14:paraId="6E89D61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</w:t>
      </w:r>
    </w:p>
    <w:p w14:paraId="684A07C4">
      <w:pPr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  <w:lang w:val="en-US" w:eastAsia="zh-CN"/>
        </w:rPr>
        <w:t>2025</w:t>
      </w:r>
    </w:p>
    <w:p w14:paraId="390D9C9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 w14:paraId="6EF4AB37">
      <w:pPr>
        <w:rPr>
          <w:sz w:val="32"/>
          <w:szCs w:val="32"/>
        </w:rPr>
      </w:pPr>
    </w:p>
    <w:p w14:paraId="688A91BA">
      <w:pPr>
        <w:rPr>
          <w:sz w:val="32"/>
          <w:szCs w:val="32"/>
        </w:rPr>
      </w:pPr>
    </w:p>
    <w:p w14:paraId="6C9B5957">
      <w:pPr>
        <w:rPr>
          <w:sz w:val="32"/>
          <w:szCs w:val="32"/>
        </w:rPr>
      </w:pPr>
    </w:p>
    <w:p w14:paraId="79DEA032">
      <w:pPr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 xml:space="preserve">项目申报单位盖章（科室）：         </w:t>
      </w:r>
    </w:p>
    <w:p w14:paraId="695D7E19"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250494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5A340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0FCA5B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0DCDF52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太平片林绿化恢复一期工程后期养护项目</w:t>
            </w:r>
          </w:p>
        </w:tc>
      </w:tr>
      <w:tr w14:paraId="66FFB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AC70D1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25AD1B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2052" w:type="dxa"/>
            <w:vAlign w:val="center"/>
          </w:tcPr>
          <w:p w14:paraId="67EF9C3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62DEFE2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</w:t>
            </w:r>
          </w:p>
        </w:tc>
      </w:tr>
      <w:tr w14:paraId="4DAF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6F15A4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C4E233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贺凤起</w:t>
            </w:r>
          </w:p>
        </w:tc>
        <w:tc>
          <w:tcPr>
            <w:tcW w:w="2052" w:type="dxa"/>
            <w:vAlign w:val="center"/>
          </w:tcPr>
          <w:p w14:paraId="62BD98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0EB7FB66">
            <w:pPr>
              <w:jc w:val="left"/>
              <w:rPr>
                <w:sz w:val="24"/>
              </w:rPr>
            </w:pPr>
            <w:r>
              <w:rPr>
                <w:sz w:val="24"/>
              </w:rPr>
              <w:t>13810545491</w:t>
            </w:r>
          </w:p>
        </w:tc>
      </w:tr>
      <w:tr w14:paraId="6D867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E1A770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1F8CCC0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34B8A6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D96FD33">
            <w:pPr>
              <w:jc w:val="left"/>
              <w:rPr>
                <w:sz w:val="24"/>
              </w:rPr>
            </w:pPr>
          </w:p>
        </w:tc>
      </w:tr>
      <w:tr w14:paraId="1845F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0CAD9A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679454D7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7E6F8DD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8C247D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14:paraId="58BA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A59884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6D3B45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2D87B2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EA49A0A">
            <w:pPr>
              <w:jc w:val="left"/>
              <w:rPr>
                <w:sz w:val="24"/>
              </w:rPr>
            </w:pPr>
          </w:p>
        </w:tc>
      </w:tr>
      <w:tr w14:paraId="6E5EB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21F5D7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C8AD84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1BFC87E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49F4947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2AFB1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2CE514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F0E970B">
            <w:pPr>
              <w:jc w:val="left"/>
              <w:rPr>
                <w:sz w:val="24"/>
              </w:rPr>
            </w:pPr>
          </w:p>
        </w:tc>
      </w:tr>
      <w:tr w14:paraId="69E45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742E07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546BD2B">
            <w:pPr>
              <w:jc w:val="left"/>
              <w:rPr>
                <w:sz w:val="24"/>
              </w:rPr>
            </w:pPr>
          </w:p>
        </w:tc>
      </w:tr>
      <w:tr w14:paraId="19D10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5A4C26B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05AFA687"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高标准完成项目范围内林木日常养护管理，做好补植补栽、修枝整形、除草灭荒、浇水排涝、树干涂白、病虫害防治、森林防火、防治人畜危害和应急救灾等工作，加强林地养护，提高森林质量</w:t>
            </w:r>
          </w:p>
        </w:tc>
      </w:tr>
    </w:tbl>
    <w:p w14:paraId="6206BFDD"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23DC601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 w14:paraId="1F254E31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单位：北京市大兴区黄村镇城镇建设服务中心                                                                 万元（保留六位小数）</w:t>
      </w:r>
    </w:p>
    <w:tbl>
      <w:tblPr>
        <w:tblStyle w:val="7"/>
        <w:tblW w:w="143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759"/>
        <w:gridCol w:w="1410"/>
      </w:tblGrid>
      <w:tr w14:paraId="148EE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D86AC6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617E34E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DF598B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74DE363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28D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026B6FA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0E69BC0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4363561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73253F3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0A8C1C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9F3FE0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1704C9A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759" w:type="dxa"/>
            <w:vAlign w:val="center"/>
          </w:tcPr>
          <w:p w14:paraId="243489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410" w:type="dxa"/>
            <w:vAlign w:val="center"/>
          </w:tcPr>
          <w:p w14:paraId="240AB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 w14:paraId="5ACF7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C26A308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太平片林绿化恢复一期工程后期养护项目</w:t>
            </w:r>
          </w:p>
        </w:tc>
        <w:tc>
          <w:tcPr>
            <w:tcW w:w="1012" w:type="dxa"/>
            <w:vAlign w:val="center"/>
          </w:tcPr>
          <w:p w14:paraId="506C563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61433D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F32772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B1E26C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FA6B12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50E7720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84B4DE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640450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DD5171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717E83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36A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759" w:type="dxa"/>
            <w:vAlign w:val="center"/>
          </w:tcPr>
          <w:p w14:paraId="7583B89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06EC6F30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196.75075</w:t>
            </w:r>
          </w:p>
        </w:tc>
      </w:tr>
      <w:tr w14:paraId="6A0FF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10F4F09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12" w:type="dxa"/>
            <w:vAlign w:val="center"/>
          </w:tcPr>
          <w:p w14:paraId="1A073B1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58AE12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459BC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2286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C0C07E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AB4B50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1B308C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97A3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C5FC5D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D62D29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BCEE54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759" w:type="dxa"/>
            <w:vAlign w:val="center"/>
          </w:tcPr>
          <w:p w14:paraId="479D970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097F80AE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4452B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82C50FF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12" w:type="dxa"/>
            <w:vAlign w:val="center"/>
          </w:tcPr>
          <w:p w14:paraId="42266CF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C88C7F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20390C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AC6E0F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4FBBE1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9D82D8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E15707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215B6B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C464D5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0E2A7E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234DFC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759" w:type="dxa"/>
            <w:vAlign w:val="center"/>
          </w:tcPr>
          <w:p w14:paraId="7A0E6C3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05D2826A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3B28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7DD2D4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5AB51B0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04F444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472227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A8467E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3B69D6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12DF9A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9A17B4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4A9E44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B0A7B9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5F27B5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172A75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759" w:type="dxa"/>
            <w:vAlign w:val="center"/>
          </w:tcPr>
          <w:p w14:paraId="3296787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6D891EDA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196.75075</w:t>
            </w:r>
          </w:p>
        </w:tc>
      </w:tr>
    </w:tbl>
    <w:p w14:paraId="51C25B6C"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395276CB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 w14:paraId="4701E144">
      <w:pPr>
        <w:jc w:val="center"/>
        <w:rPr>
          <w:b/>
          <w:bCs/>
          <w:sz w:val="44"/>
          <w:szCs w:val="44"/>
        </w:rPr>
      </w:pPr>
    </w:p>
    <w:p w14:paraId="22FE9704">
      <w:pPr>
        <w:jc w:val="center"/>
        <w:rPr>
          <w:b/>
          <w:bCs/>
          <w:sz w:val="44"/>
          <w:szCs w:val="44"/>
        </w:rPr>
      </w:pPr>
    </w:p>
    <w:p w14:paraId="78ED0406"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70E66CF0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53B3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347A55F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32B9A6A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1992" w:type="dxa"/>
          </w:tcPr>
          <w:p w14:paraId="5BB4342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76C7F3A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北京市大兴区黄村镇黄鹅路2号</w:t>
            </w:r>
          </w:p>
        </w:tc>
      </w:tr>
      <w:tr w14:paraId="52EA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15E32E5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30C2BCA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74BFBFD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62741AC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A6A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0615FE0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1AEBA6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</w:t>
            </w:r>
          </w:p>
        </w:tc>
        <w:tc>
          <w:tcPr>
            <w:tcW w:w="1992" w:type="dxa"/>
          </w:tcPr>
          <w:p w14:paraId="45088E4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5633E1D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68551DD3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66E8C412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1312D566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5776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00" w:type="dxa"/>
          </w:tcPr>
          <w:p w14:paraId="37102BD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467C1A24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太平片林绿化恢复一期工程后期养护项目</w:t>
            </w:r>
          </w:p>
        </w:tc>
      </w:tr>
      <w:tr w14:paraId="5244D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5B14886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605FC30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2.专项资金类□</w:t>
            </w:r>
          </w:p>
        </w:tc>
      </w:tr>
      <w:tr w14:paraId="55DDE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6EE1BA7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6A96BFB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1.延续项目□       2.新增项目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</w:p>
        </w:tc>
      </w:tr>
    </w:tbl>
    <w:p w14:paraId="2175F202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2751005C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637ACFF9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主要工作内容：高标准完成项目范围内林木日常养护管理，做好补植补栽、修枝整形、除草灭荒、浇水排涝、树干涂白、病虫害防治、森林防火、防治人畜危害和应急救灾等工作</w:t>
      </w:r>
    </w:p>
    <w:p w14:paraId="3345CB0A">
      <w:pPr>
        <w:jc w:val="left"/>
        <w:rPr>
          <w:rFonts w:ascii="宋体" w:hAnsi="宋体" w:cs="宋体"/>
          <w:sz w:val="28"/>
          <w:szCs w:val="28"/>
        </w:rPr>
      </w:pPr>
    </w:p>
    <w:p w14:paraId="45130B2A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 w14:paraId="23B35900">
      <w:pPr>
        <w:jc w:val="left"/>
        <w:rPr>
          <w:rFonts w:ascii="宋体" w:hAnsi="宋体" w:cs="宋体"/>
          <w:sz w:val="28"/>
          <w:szCs w:val="28"/>
        </w:rPr>
      </w:pPr>
    </w:p>
    <w:p w14:paraId="751C0DE7">
      <w:pPr>
        <w:jc w:val="left"/>
        <w:rPr>
          <w:rFonts w:ascii="宋体" w:hAnsi="宋体" w:cs="宋体"/>
          <w:sz w:val="28"/>
          <w:szCs w:val="28"/>
        </w:rPr>
      </w:pPr>
    </w:p>
    <w:p w14:paraId="01C99382">
      <w:pPr>
        <w:jc w:val="left"/>
        <w:rPr>
          <w:rFonts w:ascii="宋体" w:hAnsi="宋体" w:cs="宋体"/>
          <w:sz w:val="28"/>
          <w:szCs w:val="28"/>
        </w:rPr>
      </w:pPr>
    </w:p>
    <w:p w14:paraId="0D12E87F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 w14:paraId="0753D922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</w:p>
    <w:p w14:paraId="08B364CA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</w:p>
    <w:p w14:paraId="577E18C9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 w14:paraId="1B426E54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进度与计划安排：该项目计划在2024年内完成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4C79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300C1405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39DA3E2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AA986C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 w14:paraId="64E2C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  <w:vMerge w:val="restart"/>
          </w:tcPr>
          <w:p w14:paraId="07A1047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太平片林绿化恢复一期工程后期养护项目</w:t>
            </w:r>
          </w:p>
        </w:tc>
        <w:tc>
          <w:tcPr>
            <w:tcW w:w="2841" w:type="dxa"/>
          </w:tcPr>
          <w:p w14:paraId="04382A4B">
            <w:pPr>
              <w:jc w:val="left"/>
              <w:rPr>
                <w:rFonts w:hint="eastAsia" w:ascii="宋体" w:hAnsi="宋体" w:eastAsia="宋体" w:cs="宋体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32"/>
                <w:szCs w:val="32"/>
              </w:rPr>
              <w:t>202</w:t>
            </w:r>
            <w:r>
              <w:rPr>
                <w:rFonts w:hint="eastAsia" w:ascii="宋体" w:hAnsi="宋体" w:cs="宋体"/>
                <w:bCs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841" w:type="dxa"/>
          </w:tcPr>
          <w:p w14:paraId="55D12686">
            <w:pPr>
              <w:jc w:val="left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按年统计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申请资金</w:t>
            </w:r>
          </w:p>
        </w:tc>
      </w:tr>
      <w:tr w14:paraId="674AC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  <w:vMerge w:val="continue"/>
          </w:tcPr>
          <w:p w14:paraId="18CF92A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099357C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17E3613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14:paraId="7D36B907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87F0757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85C6B6A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7E2BACB9"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5E8DAAB"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 w14:paraId="3FEA62FB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09745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76F1ABE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XX项目</w:t>
            </w:r>
          </w:p>
        </w:tc>
      </w:tr>
      <w:tr w14:paraId="5CD5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0307E059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 w14:paraId="1EE16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58D527B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5DE1DA0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04E23C8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505CF2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035916D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7C8AC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5C30C04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 w14:paraId="76D7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30B4095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14:paraId="132D3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 w14:paraId="5884FF5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14:paraId="510DFA0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837A0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2A447BCA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72207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1924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 w14:paraId="24CCF8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748633B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42A38CC2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15DF1F2A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dhZDZiOGU5YWZkMTQ3NTdmMzRlYWYzOTJlNzI3MWUifQ=="/>
  </w:docVars>
  <w:rsids>
    <w:rsidRoot w:val="34B53ED7"/>
    <w:rsid w:val="00010F27"/>
    <w:rsid w:val="000F0763"/>
    <w:rsid w:val="0017338C"/>
    <w:rsid w:val="001E004E"/>
    <w:rsid w:val="00265C52"/>
    <w:rsid w:val="0029278A"/>
    <w:rsid w:val="002A552B"/>
    <w:rsid w:val="002B5334"/>
    <w:rsid w:val="002D291D"/>
    <w:rsid w:val="00300D5A"/>
    <w:rsid w:val="00302622"/>
    <w:rsid w:val="003456F9"/>
    <w:rsid w:val="0036371A"/>
    <w:rsid w:val="003713C4"/>
    <w:rsid w:val="00387EA3"/>
    <w:rsid w:val="00396BED"/>
    <w:rsid w:val="003A0130"/>
    <w:rsid w:val="00402BB3"/>
    <w:rsid w:val="00417F12"/>
    <w:rsid w:val="004F49E8"/>
    <w:rsid w:val="005411F9"/>
    <w:rsid w:val="00552A22"/>
    <w:rsid w:val="00567DCA"/>
    <w:rsid w:val="005C46A5"/>
    <w:rsid w:val="006752A6"/>
    <w:rsid w:val="00750FC7"/>
    <w:rsid w:val="00760920"/>
    <w:rsid w:val="0076726B"/>
    <w:rsid w:val="00785445"/>
    <w:rsid w:val="007D0AAF"/>
    <w:rsid w:val="008B66EB"/>
    <w:rsid w:val="008C38C2"/>
    <w:rsid w:val="00921EC5"/>
    <w:rsid w:val="00945318"/>
    <w:rsid w:val="0096234D"/>
    <w:rsid w:val="009E3361"/>
    <w:rsid w:val="00B370DA"/>
    <w:rsid w:val="00B853BF"/>
    <w:rsid w:val="00B87EAD"/>
    <w:rsid w:val="00BA202A"/>
    <w:rsid w:val="00C02FCB"/>
    <w:rsid w:val="00E73730"/>
    <w:rsid w:val="00EF2AED"/>
    <w:rsid w:val="00F06A93"/>
    <w:rsid w:val="00F166C4"/>
    <w:rsid w:val="00F17F4B"/>
    <w:rsid w:val="00F57791"/>
    <w:rsid w:val="00F90440"/>
    <w:rsid w:val="00FC20ED"/>
    <w:rsid w:val="00FD128E"/>
    <w:rsid w:val="00FD65BB"/>
    <w:rsid w:val="0A5D4D63"/>
    <w:rsid w:val="13F73D10"/>
    <w:rsid w:val="15321881"/>
    <w:rsid w:val="2F471EE1"/>
    <w:rsid w:val="308113CB"/>
    <w:rsid w:val="34B53ED7"/>
    <w:rsid w:val="41787816"/>
    <w:rsid w:val="4E416270"/>
    <w:rsid w:val="4F815F87"/>
    <w:rsid w:val="545D53AA"/>
    <w:rsid w:val="54F9326F"/>
    <w:rsid w:val="59467262"/>
    <w:rsid w:val="5A4273DB"/>
    <w:rsid w:val="625005B0"/>
    <w:rsid w:val="636A4A76"/>
    <w:rsid w:val="651C2939"/>
    <w:rsid w:val="696315C5"/>
    <w:rsid w:val="6D535020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7</Pages>
  <Words>938</Words>
  <Characters>980</Characters>
  <Lines>8</Lines>
  <Paragraphs>2</Paragraphs>
  <TotalTime>264</TotalTime>
  <ScaleCrop>false</ScaleCrop>
  <LinksUpToDate>false</LinksUpToDate>
  <CharactersWithSpaces>1066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2022-08-23T07:34:00Z</dcterms:created>
  <dc:creator>秋清寒╮</dc:creator>
  <cp:lastModifiedBy>cc丶</cp:lastModifiedBy>
  <cp:lastPrinted>2018-09-07T03:15:00Z</cp:lastPrinted>
  <dcterms:modified xsi:type="dcterms:W3CDTF">2024-08-22T08:02:34Z</dcterms:modified>
  <dc:title>项目申报文本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5035E92E26094A38A69A032173F4EE79_12</vt:lpwstr>
  </property>
</Properties>
</file>