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FD45E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5C727FE6">
      <w:pPr>
        <w:rPr>
          <w:rFonts w:hint="eastAsia"/>
          <w:sz w:val="52"/>
          <w:szCs w:val="32"/>
          <w:lang w:val="en-US" w:eastAsia="zh-CN"/>
        </w:rPr>
      </w:pPr>
    </w:p>
    <w:p w14:paraId="1A8E95EC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北京市大兴区黄村镇经济发展办公室科室</w:t>
      </w:r>
    </w:p>
    <w:p w14:paraId="7F628509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——关于</w:t>
      </w:r>
      <w:r>
        <w:rPr>
          <w:rFonts w:hint="eastAsia" w:eastAsia="宋体"/>
          <w:sz w:val="32"/>
          <w:szCs w:val="32"/>
          <w:lang w:val="en-US" w:eastAsia="zh-CN"/>
        </w:rPr>
        <w:t>支付</w:t>
      </w:r>
      <w:r>
        <w:rPr>
          <w:rFonts w:hint="eastAsia"/>
          <w:sz w:val="32"/>
          <w:szCs w:val="32"/>
          <w:lang w:val="en-US" w:eastAsia="zh-CN"/>
        </w:rPr>
        <w:t>黄村市场所2025年保安保障经费项目</w:t>
      </w:r>
    </w:p>
    <w:p w14:paraId="4E1B8B2F">
      <w:pPr>
        <w:rPr>
          <w:rFonts w:hint="eastAsia"/>
          <w:sz w:val="32"/>
          <w:szCs w:val="32"/>
          <w:lang w:val="en-US" w:eastAsia="zh-CN"/>
        </w:rPr>
      </w:pPr>
    </w:p>
    <w:p w14:paraId="1A765FB5">
      <w:pPr>
        <w:rPr>
          <w:rFonts w:hint="eastAsia"/>
          <w:sz w:val="32"/>
          <w:szCs w:val="32"/>
          <w:lang w:val="en-US" w:eastAsia="zh-CN"/>
        </w:rPr>
      </w:pPr>
    </w:p>
    <w:p w14:paraId="2ACE37E1">
      <w:pPr>
        <w:rPr>
          <w:rFonts w:hint="eastAsia"/>
          <w:sz w:val="32"/>
          <w:szCs w:val="32"/>
          <w:lang w:val="en-US" w:eastAsia="zh-CN"/>
        </w:rPr>
      </w:pPr>
    </w:p>
    <w:p w14:paraId="24388B4F">
      <w:pPr>
        <w:rPr>
          <w:rFonts w:hint="eastAsia"/>
          <w:sz w:val="32"/>
          <w:szCs w:val="32"/>
          <w:lang w:val="en-US" w:eastAsia="zh-CN"/>
        </w:rPr>
      </w:pPr>
    </w:p>
    <w:p w14:paraId="3C0C0B5B">
      <w:pPr>
        <w:rPr>
          <w:rFonts w:hint="eastAsia"/>
          <w:sz w:val="32"/>
          <w:szCs w:val="32"/>
          <w:lang w:val="en-US" w:eastAsia="zh-CN"/>
        </w:rPr>
      </w:pPr>
    </w:p>
    <w:p w14:paraId="3966768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项目申报单位（科室）：经济发展办公室</w:t>
      </w:r>
    </w:p>
    <w:p w14:paraId="4A13C98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3980BAD4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 w14:paraId="4CDFFD0C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</w:t>
      </w:r>
    </w:p>
    <w:p w14:paraId="4C860DED">
      <w:pPr>
        <w:rPr>
          <w:rFonts w:hint="eastAsia"/>
          <w:sz w:val="32"/>
          <w:szCs w:val="32"/>
          <w:lang w:val="en-US" w:eastAsia="zh-CN"/>
        </w:rPr>
      </w:pPr>
    </w:p>
    <w:p w14:paraId="7FD02066">
      <w:pPr>
        <w:rPr>
          <w:rFonts w:hint="eastAsia"/>
          <w:sz w:val="32"/>
          <w:szCs w:val="32"/>
          <w:lang w:val="en-US" w:eastAsia="zh-CN"/>
        </w:rPr>
      </w:pPr>
    </w:p>
    <w:p w14:paraId="3A461FC0">
      <w:pPr>
        <w:rPr>
          <w:rFonts w:hint="eastAsia"/>
          <w:sz w:val="32"/>
          <w:szCs w:val="32"/>
          <w:lang w:val="en-US" w:eastAsia="zh-CN"/>
        </w:rPr>
      </w:pPr>
    </w:p>
    <w:p w14:paraId="32830FDC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0463AB7E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CF7E50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16DF9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69E2AC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71FB288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黄村市场所保安保障经费项目</w:t>
            </w:r>
          </w:p>
          <w:p w14:paraId="06BE7CB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D7D7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42E27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991811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经发办</w:t>
            </w:r>
          </w:p>
        </w:tc>
        <w:tc>
          <w:tcPr>
            <w:tcW w:w="2052" w:type="dxa"/>
            <w:vAlign w:val="center"/>
          </w:tcPr>
          <w:p w14:paraId="6B719AA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1BA9B70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0C506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A4A27B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720141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刘晨</w:t>
            </w:r>
          </w:p>
        </w:tc>
        <w:tc>
          <w:tcPr>
            <w:tcW w:w="2052" w:type="dxa"/>
            <w:vAlign w:val="center"/>
          </w:tcPr>
          <w:p w14:paraId="3E9C7A5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4B2A32D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69252623</w:t>
            </w:r>
          </w:p>
        </w:tc>
      </w:tr>
      <w:tr w14:paraId="16D24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CF42A8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2354937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机构运转类</w:t>
            </w:r>
          </w:p>
        </w:tc>
        <w:tc>
          <w:tcPr>
            <w:tcW w:w="2052" w:type="dxa"/>
            <w:vAlign w:val="center"/>
          </w:tcPr>
          <w:p w14:paraId="165B380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151009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1C1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F0BD3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4883618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B0BBA7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E1D15D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79B3D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D86DE9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2DF3659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0DADFC4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64E5A8F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B1B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4C17D4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3655DD1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7240710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335F5D2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46CB1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17BAF4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1A0AA1B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7C5E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4FB729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614A5C2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54F5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2D571B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7DAFB5D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4EEFCC17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AD214C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3B2E8B5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5135E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11ADD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3FCCFB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79B5E18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34715D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64D9FF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5B590BD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11803D8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3C4AFD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524607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22BBD3D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4138F8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499C159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11A2EA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06DDA7D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66EAB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728854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保安保障经费</w:t>
            </w:r>
          </w:p>
        </w:tc>
        <w:tc>
          <w:tcPr>
            <w:tcW w:w="1012" w:type="dxa"/>
            <w:vAlign w:val="center"/>
          </w:tcPr>
          <w:p w14:paraId="0F63831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EA9CCA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011224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FD27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3D2A0E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4D779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94B8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720B9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62BFD9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34501F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70ABC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3DE663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808DB78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144.000000</w:t>
            </w:r>
          </w:p>
        </w:tc>
      </w:tr>
      <w:tr w14:paraId="0A819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48557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AD520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52FC1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48E99D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DE82E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C8249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A9BCA5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B75374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DABF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6197D9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D3EB4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485DC4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276AD3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40A75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661E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27A93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89888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8119C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0225B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43FAA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1DE6D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EC7665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F3F3F5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0C3696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6668F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72B4C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D52CDD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B6A71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141A15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D461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ACEE6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354F1D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80EA7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B75A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5A18AB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37CD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A101A0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A66F0B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1B67D1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69C15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E9824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94542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C73C10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1B112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17DAEC54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627D9F1D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53D4981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ECD67BE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8B986C3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6488920A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698A9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25E4ED2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03997E0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经济发展办公室</w:t>
            </w:r>
          </w:p>
        </w:tc>
        <w:tc>
          <w:tcPr>
            <w:tcW w:w="1992" w:type="dxa"/>
            <w:vAlign w:val="top"/>
          </w:tcPr>
          <w:p w14:paraId="3255634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D70DA75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510</w:t>
            </w:r>
          </w:p>
        </w:tc>
      </w:tr>
      <w:tr w14:paraId="116AB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42452DE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0E5401E9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69252623</w:t>
            </w:r>
          </w:p>
        </w:tc>
        <w:tc>
          <w:tcPr>
            <w:tcW w:w="1992" w:type="dxa"/>
            <w:vAlign w:val="top"/>
          </w:tcPr>
          <w:p w14:paraId="54FBF34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6AD8E56B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17F7F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E8B293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0093438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 w14:paraId="1CAB225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68CCE9F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刘琦</w:t>
            </w:r>
          </w:p>
        </w:tc>
      </w:tr>
    </w:tbl>
    <w:p w14:paraId="15170A64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6B7F439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4B2CDF2B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00C16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A0731D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57FA51A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黄村市场所2025年保安保障经费</w:t>
            </w:r>
          </w:p>
        </w:tc>
      </w:tr>
      <w:tr w14:paraId="6694C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60EDC8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F9A017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371A9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78921B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20627AE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79063672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F461354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210EAE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56368AB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04295864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共计：144万元</w:t>
      </w:r>
    </w:p>
    <w:p w14:paraId="1E22523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BDD2C6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CCB7053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356B4D94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该项目满足了地区或国家经济发展的需求，是维持黄村所正常运转的必要支出。</w:t>
      </w:r>
    </w:p>
    <w:p w14:paraId="3D66A146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0D827C12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4FAA138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0FCCF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5C59660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45381C4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53B594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4AA2D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66F5F5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保安保障经费</w:t>
            </w:r>
          </w:p>
        </w:tc>
        <w:tc>
          <w:tcPr>
            <w:tcW w:w="2841" w:type="dxa"/>
            <w:vAlign w:val="top"/>
          </w:tcPr>
          <w:p w14:paraId="7D98F882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2024年6月</w:t>
            </w:r>
          </w:p>
        </w:tc>
        <w:tc>
          <w:tcPr>
            <w:tcW w:w="2841" w:type="dxa"/>
            <w:vAlign w:val="top"/>
          </w:tcPr>
          <w:p w14:paraId="2FC393B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72万元</w:t>
            </w:r>
          </w:p>
        </w:tc>
      </w:tr>
      <w:tr w14:paraId="46A93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7A91ECB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3E217183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</w:t>
            </w:r>
          </w:p>
        </w:tc>
        <w:tc>
          <w:tcPr>
            <w:tcW w:w="2841" w:type="dxa"/>
            <w:vAlign w:val="top"/>
          </w:tcPr>
          <w:p w14:paraId="4444617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72万元</w:t>
            </w:r>
          </w:p>
        </w:tc>
      </w:tr>
    </w:tbl>
    <w:p w14:paraId="01220C38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A81317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FCEE30B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FBEC534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4CAD6C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1321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20C302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0F6BF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72ABD8AF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656C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D61E11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032A266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5A4724E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484EE9A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5649207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06B3FD1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637EE53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0E7EA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1016609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25B92A3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2C26546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18D2825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091C80C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049F54C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AD9DA4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35065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526E430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7E12966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7A2172D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165DC6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iYjUwYmQwYWUzMTEzYmJjZTkxNDg5ZDlhYjFlZjIifQ=="/>
  </w:docVars>
  <w:rsids>
    <w:rsidRoot w:val="34B53ED7"/>
    <w:rsid w:val="0A5D4D63"/>
    <w:rsid w:val="13F73D10"/>
    <w:rsid w:val="1E444D64"/>
    <w:rsid w:val="23F4214A"/>
    <w:rsid w:val="2F471EE1"/>
    <w:rsid w:val="308113CB"/>
    <w:rsid w:val="34B53ED7"/>
    <w:rsid w:val="4F815F87"/>
    <w:rsid w:val="54F9326F"/>
    <w:rsid w:val="59467262"/>
    <w:rsid w:val="625005B0"/>
    <w:rsid w:val="651C2939"/>
    <w:rsid w:val="6B9769B5"/>
    <w:rsid w:val="6D535020"/>
    <w:rsid w:val="6FED1861"/>
    <w:rsid w:val="70B7181F"/>
    <w:rsid w:val="781339CC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6</Pages>
  <Words>683</Words>
  <Characters>727</Characters>
  <Lines>0</Lines>
  <Paragraphs>0</Paragraphs>
  <TotalTime>1</TotalTime>
  <ScaleCrop>false</ScaleCrop>
  <LinksUpToDate>false</LinksUpToDate>
  <CharactersWithSpaces>843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臻净</cp:lastModifiedBy>
  <cp:lastPrinted>2018-09-07T03:15:00Z</cp:lastPrinted>
  <dcterms:modified xsi:type="dcterms:W3CDTF">2024-08-30T07:58:15Z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6DD97765987E42069D7476727CC5DBC2_13</vt:lpwstr>
  </property>
</Properties>
</file>