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FD45E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C727FE6">
      <w:pPr>
        <w:rPr>
          <w:rFonts w:hint="eastAsia"/>
          <w:sz w:val="52"/>
          <w:szCs w:val="32"/>
          <w:lang w:val="en-US" w:eastAsia="zh-CN"/>
        </w:rPr>
      </w:pPr>
    </w:p>
    <w:p w14:paraId="1A8E95E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北京市大兴区黄村镇经济发展办公室科室</w:t>
      </w:r>
    </w:p>
    <w:p w14:paraId="7F628509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——关于</w:t>
      </w:r>
      <w:r>
        <w:rPr>
          <w:rFonts w:hint="eastAsia" w:eastAsia="宋体"/>
          <w:sz w:val="32"/>
          <w:szCs w:val="32"/>
          <w:lang w:val="en-US" w:eastAsia="zh-CN"/>
        </w:rPr>
        <w:t>支付</w:t>
      </w:r>
      <w:r>
        <w:rPr>
          <w:rFonts w:hint="eastAsia"/>
          <w:sz w:val="32"/>
          <w:szCs w:val="32"/>
          <w:lang w:val="en-US" w:eastAsia="zh-CN"/>
        </w:rPr>
        <w:t>黄村市场所2025年办公用房房租项目</w:t>
      </w:r>
    </w:p>
    <w:p w14:paraId="4E1B8B2F">
      <w:pPr>
        <w:rPr>
          <w:rFonts w:hint="eastAsia"/>
          <w:sz w:val="32"/>
          <w:szCs w:val="32"/>
          <w:lang w:val="en-US" w:eastAsia="zh-CN"/>
        </w:rPr>
      </w:pPr>
    </w:p>
    <w:p w14:paraId="1A765FB5">
      <w:pPr>
        <w:rPr>
          <w:rFonts w:hint="eastAsia"/>
          <w:sz w:val="32"/>
          <w:szCs w:val="32"/>
          <w:lang w:val="en-US" w:eastAsia="zh-CN"/>
        </w:rPr>
      </w:pPr>
    </w:p>
    <w:p w14:paraId="2ACE37E1">
      <w:pPr>
        <w:rPr>
          <w:rFonts w:hint="eastAsia"/>
          <w:sz w:val="32"/>
          <w:szCs w:val="32"/>
          <w:lang w:val="en-US" w:eastAsia="zh-CN"/>
        </w:rPr>
      </w:pPr>
    </w:p>
    <w:p w14:paraId="24388B4F">
      <w:pPr>
        <w:rPr>
          <w:rFonts w:hint="eastAsia"/>
          <w:sz w:val="32"/>
          <w:szCs w:val="32"/>
          <w:lang w:val="en-US" w:eastAsia="zh-CN"/>
        </w:rPr>
      </w:pPr>
    </w:p>
    <w:p w14:paraId="3C0C0B5B">
      <w:pPr>
        <w:rPr>
          <w:rFonts w:hint="eastAsia"/>
          <w:sz w:val="32"/>
          <w:szCs w:val="32"/>
          <w:lang w:val="en-US" w:eastAsia="zh-CN"/>
        </w:rPr>
      </w:pPr>
    </w:p>
    <w:p w14:paraId="39667681"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项目申报单位（科室）：经济发展办公室</w:t>
      </w:r>
    </w:p>
    <w:p w14:paraId="4A13C98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 w14:paraId="3980BAD4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 w14:paraId="4CDFFD0C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</w:t>
      </w:r>
    </w:p>
    <w:p w14:paraId="4C860DED">
      <w:pPr>
        <w:rPr>
          <w:rFonts w:hint="eastAsia"/>
          <w:sz w:val="32"/>
          <w:szCs w:val="32"/>
          <w:lang w:val="en-US" w:eastAsia="zh-CN"/>
        </w:rPr>
      </w:pPr>
    </w:p>
    <w:p w14:paraId="7FD02066">
      <w:pPr>
        <w:rPr>
          <w:rFonts w:hint="eastAsia"/>
          <w:sz w:val="32"/>
          <w:szCs w:val="32"/>
          <w:lang w:val="en-US" w:eastAsia="zh-CN"/>
        </w:rPr>
      </w:pPr>
    </w:p>
    <w:p w14:paraId="3A461FC0">
      <w:pPr>
        <w:rPr>
          <w:rFonts w:hint="eastAsia"/>
          <w:sz w:val="32"/>
          <w:szCs w:val="32"/>
          <w:lang w:val="en-US" w:eastAsia="zh-CN"/>
        </w:rPr>
      </w:pPr>
    </w:p>
    <w:p w14:paraId="32830FD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3419211D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CF7E50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6DF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69E2AC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71FB288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黄村市场所办公用房房租项目</w:t>
            </w:r>
          </w:p>
          <w:p w14:paraId="06BE7CB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D7D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42E27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991811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经发办</w:t>
            </w:r>
          </w:p>
        </w:tc>
        <w:tc>
          <w:tcPr>
            <w:tcW w:w="2052" w:type="dxa"/>
            <w:vAlign w:val="center"/>
          </w:tcPr>
          <w:p w14:paraId="6B719AA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BA9B70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0C506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A4A27B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720141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刘晨</w:t>
            </w:r>
          </w:p>
        </w:tc>
        <w:tc>
          <w:tcPr>
            <w:tcW w:w="2052" w:type="dxa"/>
            <w:vAlign w:val="center"/>
          </w:tcPr>
          <w:p w14:paraId="3E9C7A5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4B2A32D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69252623</w:t>
            </w:r>
          </w:p>
        </w:tc>
      </w:tr>
      <w:tr w14:paraId="16D24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F42A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2354937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机构运转类</w:t>
            </w:r>
          </w:p>
        </w:tc>
        <w:tc>
          <w:tcPr>
            <w:tcW w:w="2052" w:type="dxa"/>
            <w:vAlign w:val="center"/>
          </w:tcPr>
          <w:p w14:paraId="165B38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151009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1C1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F0BD3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4883618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B0BBA7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E1D15D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9B3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D86DE9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2DF3659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DADFC4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4E5A8F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B1B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4C17D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3655DD1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7240710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35F5D2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46CB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17BAF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A0AA1B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7C5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4FB72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14A5C2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54F5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D57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DAFB5D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403EAF7D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AD214C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3B2E8B5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726"/>
      </w:tblGrid>
      <w:tr w14:paraId="5135E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11ADD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FCCFB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79B5E1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4715D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64D9FF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5B590B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1803D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C4AFD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524607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2BBD3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138F8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499C15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1A2EA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726" w:type="dxa"/>
            <w:vAlign w:val="center"/>
          </w:tcPr>
          <w:p w14:paraId="06DDA7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66EAB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72885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房租</w:t>
            </w:r>
          </w:p>
        </w:tc>
        <w:tc>
          <w:tcPr>
            <w:tcW w:w="1012" w:type="dxa"/>
            <w:vAlign w:val="center"/>
          </w:tcPr>
          <w:p w14:paraId="0F6383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A9CCA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11224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FD27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3D2A0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4D77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4B8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720B9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62BFD9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4501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70ABC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3DE663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3808DB7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124.000000</w:t>
            </w:r>
          </w:p>
        </w:tc>
      </w:tr>
      <w:tr w14:paraId="0A819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48557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D520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52FC1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8E99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DE82E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C824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9BCA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75374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DABF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6197D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3EB4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485DC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76AD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140A75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661E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27A93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9888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119C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225B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43FAA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1DE6D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C766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F3F3F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0C369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668F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2B4C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52CD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6A71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1141A1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D461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ACEE6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354F1D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0EA7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B75A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5A18A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37CD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A101A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66F0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B67D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9C15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9824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94542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C73C1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01B112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558E670E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27D9F1D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53D4981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ECD67B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8B986C3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6488920A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698A9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5E4ED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3997E0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经济发展办公室</w:t>
            </w:r>
          </w:p>
        </w:tc>
        <w:tc>
          <w:tcPr>
            <w:tcW w:w="1992" w:type="dxa"/>
            <w:vAlign w:val="top"/>
          </w:tcPr>
          <w:p w14:paraId="3255634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D70DA75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510</w:t>
            </w:r>
          </w:p>
        </w:tc>
      </w:tr>
      <w:tr w14:paraId="116A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2452DE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0E5401E9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69252623</w:t>
            </w:r>
          </w:p>
        </w:tc>
        <w:tc>
          <w:tcPr>
            <w:tcW w:w="1992" w:type="dxa"/>
            <w:vAlign w:val="top"/>
          </w:tcPr>
          <w:p w14:paraId="54FBF34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AD8E56B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17F7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E8B293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093438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1CAB225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68CCE9F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刘琦</w:t>
            </w:r>
          </w:p>
        </w:tc>
      </w:tr>
    </w:tbl>
    <w:p w14:paraId="15170A6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6B7F439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B2CDF2B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0C16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0731D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7FA51A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694C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60EDC8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F9A017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371A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78921B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0627AE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7906367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F461354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0EAE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56368AB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04295864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共计：124万元</w:t>
      </w:r>
    </w:p>
    <w:p w14:paraId="1E22523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BDD2C6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CCB7053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56B4D9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该房屋租赁项目满足了地区或国家经济发展的需求，是维持黄村所正常运转的必要支出。</w:t>
      </w:r>
    </w:p>
    <w:p w14:paraId="3D66A146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D827C1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bookmarkStart w:id="0" w:name="_GoBack"/>
      <w:bookmarkEnd w:id="0"/>
    </w:p>
    <w:p w14:paraId="4FAA138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0FCCF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5C59660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45381C4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53B594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4AA2D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66F5F5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房租</w:t>
            </w:r>
          </w:p>
        </w:tc>
        <w:tc>
          <w:tcPr>
            <w:tcW w:w="2841" w:type="dxa"/>
            <w:vAlign w:val="top"/>
          </w:tcPr>
          <w:p w14:paraId="7D98F88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2024年4月</w:t>
            </w:r>
          </w:p>
        </w:tc>
        <w:tc>
          <w:tcPr>
            <w:tcW w:w="2841" w:type="dxa"/>
            <w:vAlign w:val="top"/>
          </w:tcPr>
          <w:p w14:paraId="2FC393B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上半年房租</w:t>
            </w:r>
          </w:p>
        </w:tc>
      </w:tr>
      <w:tr w14:paraId="46A93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7A91ECB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3E217183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2025年10月</w:t>
            </w:r>
          </w:p>
        </w:tc>
        <w:tc>
          <w:tcPr>
            <w:tcW w:w="2841" w:type="dxa"/>
            <w:vAlign w:val="top"/>
          </w:tcPr>
          <w:p w14:paraId="444461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下半年房租</w:t>
            </w:r>
          </w:p>
        </w:tc>
      </w:tr>
    </w:tbl>
    <w:p w14:paraId="01220C38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A81317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FCEE30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900A1D6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4CAD6C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1321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20C302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0F6BF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72ABD8AF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656C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D61E11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32A266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5A4724E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484EE9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5649207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6B3FD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637EE5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0E7EA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016609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25B92A3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2C26546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8D2825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91C80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49F54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AD9DA4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5065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526E430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E12966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7A2172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165DC6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iYjUwYmQwYWUzMTEzYmJjZTkxNDg5ZDlhYjFlZjIifQ=="/>
  </w:docVars>
  <w:rsids>
    <w:rsidRoot w:val="34B53ED7"/>
    <w:rsid w:val="0A5D4D63"/>
    <w:rsid w:val="13F73D10"/>
    <w:rsid w:val="2F471EE1"/>
    <w:rsid w:val="308113CB"/>
    <w:rsid w:val="34B53ED7"/>
    <w:rsid w:val="4DE5037C"/>
    <w:rsid w:val="4F815F87"/>
    <w:rsid w:val="54F9326F"/>
    <w:rsid w:val="59467262"/>
    <w:rsid w:val="625005B0"/>
    <w:rsid w:val="651C2939"/>
    <w:rsid w:val="661E20EC"/>
    <w:rsid w:val="6B9769B5"/>
    <w:rsid w:val="6D535020"/>
    <w:rsid w:val="781339CC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6</Pages>
  <Words>683</Words>
  <Characters>725</Characters>
  <Lines>0</Lines>
  <Paragraphs>0</Paragraphs>
  <TotalTime>11</TotalTime>
  <ScaleCrop>false</ScaleCrop>
  <LinksUpToDate>false</LinksUpToDate>
  <CharactersWithSpaces>841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臻净</cp:lastModifiedBy>
  <cp:lastPrinted>2018-09-07T03:15:00Z</cp:lastPrinted>
  <dcterms:modified xsi:type="dcterms:W3CDTF">2024-08-28T07:40:32Z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F5EF67A14B0242B1ABC27AA76E6A8AA5_12</vt:lpwstr>
  </property>
</Properties>
</file>