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7C75B9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1304EE4C">
      <w:pPr>
        <w:rPr>
          <w:rFonts w:hint="eastAsia"/>
          <w:sz w:val="52"/>
          <w:szCs w:val="32"/>
          <w:lang w:val="en-US" w:eastAsia="zh-CN"/>
        </w:rPr>
      </w:pPr>
    </w:p>
    <w:p w14:paraId="0C037682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北京市大兴区黄村镇经济发展科室</w:t>
      </w:r>
    </w:p>
    <w:p w14:paraId="3462D91C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——芦城工业区人员工资项目</w:t>
      </w:r>
    </w:p>
    <w:p w14:paraId="1F2B6BAD">
      <w:pPr>
        <w:rPr>
          <w:rFonts w:hint="eastAsia"/>
          <w:sz w:val="32"/>
          <w:szCs w:val="32"/>
          <w:lang w:val="en-US" w:eastAsia="zh-CN"/>
        </w:rPr>
      </w:pPr>
    </w:p>
    <w:p w14:paraId="41BA01D3">
      <w:pPr>
        <w:rPr>
          <w:rFonts w:hint="eastAsia"/>
          <w:sz w:val="32"/>
          <w:szCs w:val="32"/>
          <w:lang w:val="en-US" w:eastAsia="zh-CN"/>
        </w:rPr>
      </w:pPr>
    </w:p>
    <w:p w14:paraId="695F69D6">
      <w:pPr>
        <w:rPr>
          <w:rFonts w:hint="eastAsia"/>
          <w:sz w:val="32"/>
          <w:szCs w:val="32"/>
          <w:lang w:val="en-US" w:eastAsia="zh-CN"/>
        </w:rPr>
      </w:pPr>
    </w:p>
    <w:p w14:paraId="5D967E75">
      <w:pPr>
        <w:rPr>
          <w:rFonts w:hint="eastAsia"/>
          <w:sz w:val="32"/>
          <w:szCs w:val="32"/>
          <w:lang w:val="en-US" w:eastAsia="zh-CN"/>
        </w:rPr>
      </w:pPr>
    </w:p>
    <w:p w14:paraId="1ED96CA2">
      <w:pPr>
        <w:rPr>
          <w:rFonts w:hint="eastAsia"/>
          <w:sz w:val="32"/>
          <w:szCs w:val="32"/>
          <w:lang w:val="en-US" w:eastAsia="zh-CN"/>
        </w:rPr>
      </w:pPr>
    </w:p>
    <w:p w14:paraId="4437E20D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项目申报单位（科室）：经济发展办公室</w:t>
      </w:r>
    </w:p>
    <w:p w14:paraId="754493F5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主管部门（区直或镇）：黄村镇人民政府</w:t>
      </w:r>
    </w:p>
    <w:p w14:paraId="06F9A7A8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 w14:paraId="67940B88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</w:t>
      </w:r>
    </w:p>
    <w:p w14:paraId="5CF0C8EB">
      <w:pPr>
        <w:rPr>
          <w:rFonts w:hint="eastAsia"/>
          <w:sz w:val="32"/>
          <w:szCs w:val="32"/>
          <w:lang w:val="en-US" w:eastAsia="zh-CN"/>
        </w:rPr>
      </w:pPr>
    </w:p>
    <w:p w14:paraId="78F4EE61">
      <w:pPr>
        <w:rPr>
          <w:rFonts w:hint="eastAsia"/>
          <w:sz w:val="32"/>
          <w:szCs w:val="32"/>
          <w:lang w:val="en-US" w:eastAsia="zh-CN"/>
        </w:rPr>
      </w:pPr>
    </w:p>
    <w:p w14:paraId="0DCD4AAD">
      <w:pPr>
        <w:rPr>
          <w:rFonts w:hint="eastAsia"/>
          <w:sz w:val="32"/>
          <w:szCs w:val="32"/>
          <w:lang w:val="en-US" w:eastAsia="zh-CN"/>
        </w:rPr>
      </w:pPr>
    </w:p>
    <w:p w14:paraId="2BCA7D69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7270712C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32BC3CE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45F52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C560EF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41E221B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芦城工业区人员工资</w:t>
            </w:r>
          </w:p>
          <w:p w14:paraId="20895C9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245B9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0563A7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1BE28EA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经济发展办公室</w:t>
            </w:r>
          </w:p>
        </w:tc>
        <w:tc>
          <w:tcPr>
            <w:tcW w:w="2052" w:type="dxa"/>
            <w:vAlign w:val="center"/>
          </w:tcPr>
          <w:p w14:paraId="1B9C3C2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5BA8B2D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黄村镇人民政府</w:t>
            </w:r>
          </w:p>
        </w:tc>
      </w:tr>
      <w:tr w14:paraId="14977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3CF054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34224B2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刘晨</w:t>
            </w:r>
          </w:p>
        </w:tc>
        <w:tc>
          <w:tcPr>
            <w:tcW w:w="2052" w:type="dxa"/>
            <w:vAlign w:val="center"/>
          </w:tcPr>
          <w:p w14:paraId="4BA68F6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7E9FCB75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13910396361</w:t>
            </w:r>
          </w:p>
        </w:tc>
      </w:tr>
      <w:tr w14:paraId="3E0BD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395704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2F8E906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6743422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1DE31EC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23631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01C322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5ED284C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6514AAF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518AC70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2C1D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A84892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1263CF6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0983A01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5DF4405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16DD6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31F259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12398E5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5802DD4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12AC949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FF13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84F5B3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538402A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06821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8B7E5F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5CB5BE1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71C8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29BBC23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654C561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 w14:paraId="0549A5E5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6E02262B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738DAE48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5588" w:type="dxa"/>
        <w:tblInd w:w="-3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3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414"/>
        <w:gridCol w:w="1675"/>
      </w:tblGrid>
      <w:tr w14:paraId="420DB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363" w:type="dxa"/>
            <w:vAlign w:val="center"/>
          </w:tcPr>
          <w:p w14:paraId="52CF721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01A5236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544DBC6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175CBDE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391E8A1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6E83EE0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3136E9E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257C924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0BB61AB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35EB010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3D3B717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13F712B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414" w:type="dxa"/>
            <w:vAlign w:val="center"/>
          </w:tcPr>
          <w:p w14:paraId="10C670E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675" w:type="dxa"/>
            <w:vAlign w:val="center"/>
          </w:tcPr>
          <w:p w14:paraId="2A56768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5C90E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363" w:type="dxa"/>
            <w:vAlign w:val="center"/>
          </w:tcPr>
          <w:p w14:paraId="6666A7D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芦城人员工资</w:t>
            </w:r>
          </w:p>
        </w:tc>
        <w:tc>
          <w:tcPr>
            <w:tcW w:w="1012" w:type="dxa"/>
            <w:vAlign w:val="center"/>
          </w:tcPr>
          <w:p w14:paraId="3D28523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9D7946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B0C9F8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EB6E40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5D258B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22B173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73940D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61721C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B8D9FC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FCD15F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0D9FE9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14" w:type="dxa"/>
            <w:vAlign w:val="center"/>
          </w:tcPr>
          <w:p w14:paraId="3E8CE85A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25.568400</w:t>
            </w:r>
          </w:p>
        </w:tc>
        <w:tc>
          <w:tcPr>
            <w:tcW w:w="1675" w:type="dxa"/>
            <w:vAlign w:val="center"/>
          </w:tcPr>
          <w:p w14:paraId="3AE5BCC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482C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363" w:type="dxa"/>
            <w:vAlign w:val="center"/>
          </w:tcPr>
          <w:p w14:paraId="100B65A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39465B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3DB99A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8877B5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C7EA07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E837D9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61455A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B21F94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B0F14A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9D604D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55A5FD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BBDD89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14" w:type="dxa"/>
            <w:vAlign w:val="center"/>
          </w:tcPr>
          <w:p w14:paraId="2277564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75" w:type="dxa"/>
            <w:vAlign w:val="center"/>
          </w:tcPr>
          <w:p w14:paraId="544F0B8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1DEF9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363" w:type="dxa"/>
            <w:vAlign w:val="center"/>
          </w:tcPr>
          <w:p w14:paraId="01DF1F2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43A955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493C2D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A9686B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EA4017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280945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D35113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AEE169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43BD58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923F40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4DEF6A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EFDE26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14" w:type="dxa"/>
            <w:vAlign w:val="center"/>
          </w:tcPr>
          <w:p w14:paraId="2459973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75" w:type="dxa"/>
            <w:vAlign w:val="center"/>
          </w:tcPr>
          <w:p w14:paraId="4A1E8F4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B41D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363" w:type="dxa"/>
            <w:vAlign w:val="center"/>
          </w:tcPr>
          <w:p w14:paraId="684A1B2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245AC10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682AC7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095E3C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01C5EB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89A1C5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1B94E6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0A1E7A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CA0D1A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6E66CD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D487A4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DB1F9F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14" w:type="dxa"/>
            <w:vAlign w:val="center"/>
          </w:tcPr>
          <w:p w14:paraId="05F762B0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25.568400</w:t>
            </w:r>
          </w:p>
        </w:tc>
        <w:tc>
          <w:tcPr>
            <w:tcW w:w="1675" w:type="dxa"/>
            <w:vAlign w:val="center"/>
          </w:tcPr>
          <w:p w14:paraId="59E327A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 w14:paraId="1FE21788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  <w:bookmarkStart w:id="0" w:name="_GoBack"/>
      <w:bookmarkEnd w:id="0"/>
    </w:p>
    <w:p w14:paraId="4AA92DD3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44438983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51F98312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595DE340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73716393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5A3F9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2B7F87F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48FAEBE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经济发展办公室</w:t>
            </w:r>
          </w:p>
        </w:tc>
        <w:tc>
          <w:tcPr>
            <w:tcW w:w="1992" w:type="dxa"/>
            <w:vAlign w:val="top"/>
          </w:tcPr>
          <w:p w14:paraId="0C9CCEE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29403CA2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510</w:t>
            </w:r>
          </w:p>
        </w:tc>
      </w:tr>
      <w:tr w14:paraId="31BA2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218B621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0C011949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69252623</w:t>
            </w:r>
          </w:p>
        </w:tc>
        <w:tc>
          <w:tcPr>
            <w:tcW w:w="1992" w:type="dxa"/>
            <w:vAlign w:val="top"/>
          </w:tcPr>
          <w:p w14:paraId="1A73255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3A71623B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 w14:paraId="1DB09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221DB86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264132C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 w14:paraId="3DE5C5C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5501B53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刘琦</w:t>
            </w:r>
          </w:p>
        </w:tc>
      </w:tr>
    </w:tbl>
    <w:p w14:paraId="4FA95FA4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3BF6CEC6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38EB6F39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771B0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4FCCD07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0EE28557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芦城工业区人员工资</w:t>
            </w:r>
          </w:p>
        </w:tc>
      </w:tr>
      <w:tr w14:paraId="61C5C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0E7D6F1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2BD27C3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 w14:paraId="50CCA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07EEEC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6F75A38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</w:p>
        </w:tc>
      </w:tr>
    </w:tbl>
    <w:p w14:paraId="08BFF0FD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C3AA20D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F1A750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保障园区正常运营</w:t>
      </w:r>
    </w:p>
    <w:p w14:paraId="25202A3C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01950D2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41715B3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C18B3C2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BE3612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1144DBB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63DD0BF8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 w14:paraId="0D8C66BE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78CDF85E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 w14:paraId="30F8883F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58EC9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3C88541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2C2B087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53569DA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29B78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206F5A5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6FAE75C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0F99FF6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 w14:paraId="05234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241796D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2A12725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4ED5440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29655588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542393F0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467F5E8A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F0E4C18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7B8D6A8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1610E2CC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61119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5303125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2C8F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7FA36573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50D75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35B953B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2C92C8EF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1F999D4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7DB309CF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4EDE07C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72E79F7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3ED0A87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16FDD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56B8AD8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368A8E5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16BA9AB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64BEBEB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4263142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11DE672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03AB0C3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49A5F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66A276A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7AD3239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1FAA9BE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01B4773C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iYjUwYmQwYWUzMTEzYmJjZTkxNDg5ZDlhYjFlZjIifQ=="/>
  </w:docVars>
  <w:rsids>
    <w:rsidRoot w:val="34B53ED7"/>
    <w:rsid w:val="0616772D"/>
    <w:rsid w:val="08AF7DE1"/>
    <w:rsid w:val="0A5D4D63"/>
    <w:rsid w:val="13F73D10"/>
    <w:rsid w:val="1EAA1845"/>
    <w:rsid w:val="240B5FA0"/>
    <w:rsid w:val="2F471EE1"/>
    <w:rsid w:val="308113CB"/>
    <w:rsid w:val="34B53ED7"/>
    <w:rsid w:val="4F815F87"/>
    <w:rsid w:val="54F9326F"/>
    <w:rsid w:val="59467262"/>
    <w:rsid w:val="625005B0"/>
    <w:rsid w:val="651C2939"/>
    <w:rsid w:val="66037DBF"/>
    <w:rsid w:val="6D535020"/>
    <w:rsid w:val="73187095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662</Words>
  <Characters>710</Characters>
  <Lines>0</Lines>
  <Paragraphs>0</Paragraphs>
  <TotalTime>2780</TotalTime>
  <ScaleCrop>false</ScaleCrop>
  <LinksUpToDate>false</LinksUpToDate>
  <CharactersWithSpaces>826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臻净</cp:lastModifiedBy>
  <cp:lastPrinted>2018-09-07T03:15:00Z</cp:lastPrinted>
  <dcterms:modified xsi:type="dcterms:W3CDTF">2024-09-02T07:15:48Z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41204BF43E1E4C47A813E77FE9A0E7F2_12</vt:lpwstr>
  </property>
</Properties>
</file>