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A99068"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 w14:paraId="029A593C">
      <w:pPr>
        <w:rPr>
          <w:rFonts w:hint="eastAsia"/>
          <w:sz w:val="52"/>
          <w:szCs w:val="32"/>
          <w:lang w:val="en-US" w:eastAsia="zh-CN"/>
        </w:rPr>
      </w:pPr>
    </w:p>
    <w:p w14:paraId="66506F43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北京市大兴区黄村镇平安建设办公室（安全科）</w:t>
      </w:r>
    </w:p>
    <w:p w14:paraId="1D985525"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——消防器材损耗更新项目</w:t>
      </w:r>
    </w:p>
    <w:p w14:paraId="40E03DDA">
      <w:pPr>
        <w:rPr>
          <w:rFonts w:hint="eastAsia"/>
          <w:sz w:val="32"/>
          <w:szCs w:val="32"/>
          <w:lang w:val="en-US" w:eastAsia="zh-CN"/>
        </w:rPr>
      </w:pPr>
    </w:p>
    <w:p w14:paraId="65FA7F9B">
      <w:pPr>
        <w:rPr>
          <w:rFonts w:hint="eastAsia"/>
          <w:sz w:val="32"/>
          <w:szCs w:val="32"/>
          <w:lang w:val="en-US" w:eastAsia="zh-CN"/>
        </w:rPr>
      </w:pPr>
    </w:p>
    <w:p w14:paraId="134ADD21">
      <w:pPr>
        <w:rPr>
          <w:rFonts w:hint="eastAsia"/>
          <w:sz w:val="32"/>
          <w:szCs w:val="32"/>
          <w:lang w:val="en-US" w:eastAsia="zh-CN"/>
        </w:rPr>
      </w:pPr>
    </w:p>
    <w:p w14:paraId="0A148608">
      <w:pPr>
        <w:rPr>
          <w:rFonts w:hint="eastAsia"/>
          <w:sz w:val="32"/>
          <w:szCs w:val="32"/>
          <w:lang w:val="en-US" w:eastAsia="zh-CN"/>
        </w:rPr>
      </w:pPr>
    </w:p>
    <w:p w14:paraId="6613C2A7">
      <w:pPr>
        <w:rPr>
          <w:rFonts w:hint="eastAsia"/>
          <w:sz w:val="32"/>
          <w:szCs w:val="32"/>
          <w:lang w:val="en-US" w:eastAsia="zh-CN"/>
        </w:rPr>
      </w:pPr>
    </w:p>
    <w:p w14:paraId="428474BB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项目申报单位（科室）：平安建设办公室（安全科）</w:t>
      </w:r>
    </w:p>
    <w:p w14:paraId="24224F31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主管部门（区直或镇）：黄村镇政府</w:t>
      </w:r>
    </w:p>
    <w:p w14:paraId="74BC3B12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 w14:paraId="4A8B4432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</w:t>
      </w:r>
    </w:p>
    <w:p w14:paraId="52BEF666">
      <w:pPr>
        <w:rPr>
          <w:rFonts w:hint="eastAsia"/>
          <w:sz w:val="32"/>
          <w:szCs w:val="32"/>
          <w:lang w:val="en-US" w:eastAsia="zh-CN"/>
        </w:rPr>
      </w:pPr>
    </w:p>
    <w:p w14:paraId="662CE434">
      <w:pPr>
        <w:rPr>
          <w:rFonts w:hint="eastAsia"/>
          <w:sz w:val="32"/>
          <w:szCs w:val="32"/>
          <w:lang w:val="en-US" w:eastAsia="zh-CN"/>
        </w:rPr>
      </w:pPr>
    </w:p>
    <w:p w14:paraId="29907744">
      <w:pPr>
        <w:rPr>
          <w:rFonts w:hint="eastAsia"/>
          <w:sz w:val="32"/>
          <w:szCs w:val="32"/>
          <w:lang w:val="en-US" w:eastAsia="zh-CN"/>
        </w:rPr>
      </w:pPr>
    </w:p>
    <w:p w14:paraId="187F01B8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 w14:paraId="74EBBF6E"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DAC9917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4AA2D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60B5B2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2626557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</w:rPr>
              <w:t>消防器材损耗更新</w:t>
            </w:r>
          </w:p>
        </w:tc>
      </w:tr>
      <w:tr w14:paraId="6BAA9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CA2359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58E4EFAF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平安建设办公室（安全科）</w:t>
            </w:r>
          </w:p>
        </w:tc>
        <w:tc>
          <w:tcPr>
            <w:tcW w:w="2052" w:type="dxa"/>
            <w:vAlign w:val="center"/>
          </w:tcPr>
          <w:p w14:paraId="11B1960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1D3C5F97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黄村镇政府</w:t>
            </w:r>
          </w:p>
        </w:tc>
      </w:tr>
      <w:tr w14:paraId="2B0ED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739B22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360BB9BB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欧阳鹏</w:t>
            </w:r>
          </w:p>
        </w:tc>
        <w:tc>
          <w:tcPr>
            <w:tcW w:w="2052" w:type="dxa"/>
            <w:vAlign w:val="center"/>
          </w:tcPr>
          <w:p w14:paraId="74911B4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51C2FCA7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69262526</w:t>
            </w:r>
          </w:p>
        </w:tc>
      </w:tr>
      <w:tr w14:paraId="49EF7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B1EEEA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18C2A52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0497EC1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042B6A33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其他政府购买服务类</w:t>
            </w:r>
          </w:p>
        </w:tc>
      </w:tr>
      <w:tr w14:paraId="28DEF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B508C6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1E09C4B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6E7E4D5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06F66656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2A3A4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04C9EE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53ECDC8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7F5450C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07F9712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7205F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F0DBFE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03C9A6B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15FD835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5C196CD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3C7DB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9A88F4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0DB4342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5633F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FDA9BE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4F4366E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672DE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412BF0B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3475C54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bookmarkStart w:id="0" w:name="OLE_LINK1"/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为黄村镇各科室，各执法中心等更换检修灭火器，确保灭火器正常使用，维护黄村镇镇域内安全，预防火灾发生。</w:t>
            </w:r>
            <w:bookmarkEnd w:id="0"/>
          </w:p>
        </w:tc>
      </w:tr>
    </w:tbl>
    <w:p w14:paraId="7C292318"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458F09FF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 w14:paraId="572CECAA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14:paraId="2BF75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4111005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40AEB77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19AC03D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6611FED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3408F85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64ECDA8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20CA8EE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024CD0D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00CAB96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5A6A62C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687E2F5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5037E8B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528282F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 w14:paraId="7D8036D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 w14:paraId="1FFEE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1012" w:type="dxa"/>
            <w:shd w:val="clear" w:color="auto" w:fill="auto"/>
            <w:vAlign w:val="center"/>
          </w:tcPr>
          <w:p w14:paraId="64DDDB1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消防器材损耗更新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74BFCB7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664DC5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B9199F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8E6902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DD8F52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5D431E0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8A988A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3D51F0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EFBE85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3B284C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590C61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5B8532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3322959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</w:t>
            </w:r>
          </w:p>
        </w:tc>
      </w:tr>
      <w:tr w14:paraId="323FE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48B5FA3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 w14:paraId="5F25E9D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200E5A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0657C5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150EEE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9B1381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620E97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59B087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A72C92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EF82FA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2B6BB0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24079B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E64277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319963C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</w:t>
            </w:r>
          </w:p>
        </w:tc>
      </w:tr>
    </w:tbl>
    <w:p w14:paraId="311718A9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225D8436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 w14:paraId="1DC202EC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146345F5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32E9625A"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 w14:paraId="54FF2067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1895F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3B3678E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 w14:paraId="2D0A7D08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黄村镇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平安建设办公室（安全科）</w:t>
            </w:r>
          </w:p>
        </w:tc>
        <w:tc>
          <w:tcPr>
            <w:tcW w:w="1992" w:type="dxa"/>
            <w:vAlign w:val="top"/>
          </w:tcPr>
          <w:p w14:paraId="47F7987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 w14:paraId="0375845F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北京市大兴区黄村镇后辛庄村委会斜对面黄村镇第二办公区（217）</w:t>
            </w:r>
          </w:p>
        </w:tc>
      </w:tr>
      <w:tr w14:paraId="29827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3A42966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 w14:paraId="3E12A416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69262652</w:t>
            </w:r>
          </w:p>
        </w:tc>
        <w:tc>
          <w:tcPr>
            <w:tcW w:w="1992" w:type="dxa"/>
            <w:vAlign w:val="top"/>
          </w:tcPr>
          <w:p w14:paraId="68214FC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 w14:paraId="4C9C1E90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 w14:paraId="735D4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16" w:type="dxa"/>
            <w:vAlign w:val="top"/>
          </w:tcPr>
          <w:p w14:paraId="7889D5E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 w14:paraId="317268B3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区应急管理局、区防火委</w:t>
            </w:r>
          </w:p>
        </w:tc>
        <w:tc>
          <w:tcPr>
            <w:tcW w:w="1992" w:type="dxa"/>
            <w:vAlign w:val="top"/>
          </w:tcPr>
          <w:p w14:paraId="0D1F5D6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 w14:paraId="21A3A43E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王璐</w:t>
            </w:r>
          </w:p>
        </w:tc>
      </w:tr>
    </w:tbl>
    <w:p w14:paraId="466BA015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05543D3D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20FD7816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7D27A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7AECAC1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 w14:paraId="3FB0FEA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</w:rPr>
              <w:t>消防器材损耗更新</w:t>
            </w:r>
          </w:p>
        </w:tc>
      </w:tr>
      <w:tr w14:paraId="69A8D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5C065D2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 w14:paraId="6071585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☑</w:t>
            </w:r>
          </w:p>
        </w:tc>
      </w:tr>
      <w:tr w14:paraId="0C783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71D6D17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 w14:paraId="6844218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☑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 w14:paraId="20B607FF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7AA47A2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 w14:paraId="4D81670F">
      <w:pPr>
        <w:numPr>
          <w:ilvl w:val="0"/>
          <w:numId w:val="0"/>
        </w:numPr>
        <w:jc w:val="lef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对灭火器购买检修，确保灭火器正常使用。</w:t>
      </w:r>
    </w:p>
    <w:p w14:paraId="59CE1CB8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63F29BB8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4C064E7B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 w14:paraId="1BE533C7"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5kg灭火器检修费用每具检修费用40元，8kg检修费用55元，购买灭火器根据实际需求。预计费用为4万元。</w:t>
      </w:r>
    </w:p>
    <w:p w14:paraId="1214D0C0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25F0F117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 w14:paraId="4E7A00AB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 w14:paraId="205D2A32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 w14:paraId="0C3A2284"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 w14:paraId="302E3A46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53B94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 w14:paraId="24B5474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 w14:paraId="72DA0F1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176E526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 w14:paraId="05DD3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840" w:type="dxa"/>
            <w:vMerge w:val="restart"/>
            <w:shd w:val="clear" w:color="auto" w:fill="auto"/>
            <w:vAlign w:val="top"/>
          </w:tcPr>
          <w:p w14:paraId="3BE85AC0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/>
                <w:sz w:val="32"/>
                <w:szCs w:val="32"/>
              </w:rPr>
              <w:t>消防器材损耗更</w:t>
            </w:r>
            <w:bookmarkStart w:id="1" w:name="_GoBack"/>
            <w:bookmarkEnd w:id="1"/>
            <w:r>
              <w:rPr>
                <w:rFonts w:hint="eastAsia"/>
                <w:sz w:val="32"/>
                <w:szCs w:val="32"/>
              </w:rPr>
              <w:t>新</w:t>
            </w:r>
          </w:p>
        </w:tc>
        <w:tc>
          <w:tcPr>
            <w:tcW w:w="2841" w:type="dxa"/>
            <w:shd w:val="clear"/>
            <w:vAlign w:val="top"/>
          </w:tcPr>
          <w:p w14:paraId="18CE10D0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32"/>
                <w:szCs w:val="32"/>
                <w:lang w:val="en-US" w:eastAsia="zh-CN"/>
              </w:rPr>
              <w:t>2025年6月前</w:t>
            </w:r>
          </w:p>
        </w:tc>
        <w:tc>
          <w:tcPr>
            <w:tcW w:w="2841" w:type="dxa"/>
            <w:shd w:val="clear"/>
            <w:vAlign w:val="top"/>
          </w:tcPr>
          <w:p w14:paraId="5073EFEE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32"/>
                <w:szCs w:val="32"/>
                <w:lang w:val="en-US" w:eastAsia="zh-CN"/>
              </w:rPr>
              <w:t>完成100%</w:t>
            </w:r>
          </w:p>
        </w:tc>
      </w:tr>
      <w:tr w14:paraId="1DEA2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 w14:paraId="120AC4E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6C7A7E9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41BB21B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 w14:paraId="56B5019C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4B3C669A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18192357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55F68F71"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3C83EC1A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 w14:paraId="0234AD3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14:paraId="659A5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4E8C7BE5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 w14:paraId="65455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1387DF63"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 w14:paraId="084D3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79FF8373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 w14:paraId="2FE4E38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 w14:paraId="2B7A837A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 w14:paraId="64021F1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 w14:paraId="6360AA3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 w14:paraId="50267D58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 w14:paraId="1DD8F2C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 w14:paraId="66348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027AE26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 w14:paraId="3C2D70F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 w14:paraId="55FA70C8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 w14:paraId="2370622E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20BAC78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6445EFF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230434E0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2A72B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 w14:paraId="4FDD542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 w14:paraId="6D3320F9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6C0C2F03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18E1B81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5ZTU3ZjAwNTcxNWE3OTg0MzdkZWFjYjAzMGZhODIifQ=="/>
  </w:docVars>
  <w:rsids>
    <w:rsidRoot w:val="34B53ED7"/>
    <w:rsid w:val="0A5D4D63"/>
    <w:rsid w:val="13F73D10"/>
    <w:rsid w:val="29183BF8"/>
    <w:rsid w:val="2C1072DD"/>
    <w:rsid w:val="2F471EE1"/>
    <w:rsid w:val="308113CB"/>
    <w:rsid w:val="34B53ED7"/>
    <w:rsid w:val="4F815F87"/>
    <w:rsid w:val="54F9326F"/>
    <w:rsid w:val="59467262"/>
    <w:rsid w:val="625005B0"/>
    <w:rsid w:val="651C2939"/>
    <w:rsid w:val="6D535020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911</Words>
  <Characters>960</Characters>
  <Lines>0</Lines>
  <Paragraphs>0</Paragraphs>
  <TotalTime>1</TotalTime>
  <ScaleCrop>false</ScaleCrop>
  <LinksUpToDate>false</LinksUpToDate>
  <CharactersWithSpaces>1076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雨果晴天)Θάρρος</cp:lastModifiedBy>
  <cp:lastPrinted>2018-09-07T03:15:00Z</cp:lastPrinted>
  <dcterms:modified xsi:type="dcterms:W3CDTF">2024-08-21T07:59:46Z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1523AE04E1C5455B9ED571EE13FC1639_13</vt:lpwstr>
  </property>
</Properties>
</file>