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9B64EE1">
      <w:pPr>
        <w:jc w:val="both"/>
        <w:rPr>
          <w:rFonts w:hint="eastAsia"/>
          <w:sz w:val="32"/>
          <w:szCs w:val="32"/>
          <w:lang w:val="en-US" w:eastAsia="zh-CN"/>
        </w:rPr>
      </w:pPr>
    </w:p>
    <w:p w14:paraId="66506F4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北京市大兴区黄村镇平安建设办公室（安全科）</w:t>
      </w:r>
    </w:p>
    <w:p w14:paraId="1D98552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——消防站用水项目</w:t>
      </w:r>
    </w:p>
    <w:p w14:paraId="40E03DDA">
      <w:pPr>
        <w:rPr>
          <w:rFonts w:hint="eastAsia"/>
          <w:sz w:val="32"/>
          <w:szCs w:val="32"/>
          <w:lang w:val="en-US" w:eastAsia="zh-CN"/>
        </w:rPr>
      </w:pPr>
    </w:p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66A4561B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消防站用水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475C54B">
            <w:pPr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目前需要黄村镇缴费水费的涉及的消防站为桂村小型消防站、宋庄小型消防站，</w:t>
            </w:r>
            <w:bookmarkEnd w:id="0"/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为保障两个消防站正常用水，制定2025年水费预算1.2万元。</w:t>
            </w:r>
          </w:p>
          <w:p w14:paraId="5E9A5EC1">
            <w:pPr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根据孙村水厂反馈，孙村消防救援站自2023年12月至2024年8月需要缴纳水费为:3.94344万元。</w:t>
            </w:r>
          </w:p>
          <w:p w14:paraId="3CA43A36">
            <w:pPr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根据芦城水厂反馈，狼垡消防救援站在2023年12月至2024年8月需要缴纳水费为：34.46352万元。</w:t>
            </w:r>
          </w:p>
          <w:p w14:paraId="4CD84126">
            <w:pPr>
              <w:jc w:val="left"/>
              <w:rPr>
                <w:rFonts w:hint="default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以上费用共计39.60696万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元。</w:t>
            </w:r>
          </w:p>
        </w:tc>
      </w:tr>
    </w:tbl>
    <w:p w14:paraId="4178DE67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消防站用水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39.60696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39.60696</w:t>
            </w:r>
          </w:p>
        </w:tc>
      </w:tr>
    </w:tbl>
    <w:p w14:paraId="2E969719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消防站用水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06362EB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保障宋庄小型消防站、桂村小型消防站用水，孙村消防救援站、狼垡消防救援站按时缴纳水费</w:t>
      </w:r>
    </w:p>
    <w:p w14:paraId="75FB42D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EB8B97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660EC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70390E4E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lang w:val="en-US" w:eastAsia="zh-CN"/>
              </w:rPr>
              <w:t>消防站用水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2025年12月前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91BBE3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8F722C6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29CFA7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OTRjMGI1OGJjZGYwODQ4ODhjNTdkNzkyZTg2NTEifQ=="/>
  </w:docVars>
  <w:rsids>
    <w:rsidRoot w:val="34B53ED7"/>
    <w:rsid w:val="0A5D4D63"/>
    <w:rsid w:val="0E092653"/>
    <w:rsid w:val="13F73D10"/>
    <w:rsid w:val="1E0E4299"/>
    <w:rsid w:val="2AC826D3"/>
    <w:rsid w:val="2C1072DD"/>
    <w:rsid w:val="2F471EE1"/>
    <w:rsid w:val="308113CB"/>
    <w:rsid w:val="34B53ED7"/>
    <w:rsid w:val="4229039A"/>
    <w:rsid w:val="4F815F87"/>
    <w:rsid w:val="51256E6B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908</Words>
  <Characters>1006</Characters>
  <Lines>0</Lines>
  <Paragraphs>0</Paragraphs>
  <TotalTime>6</TotalTime>
  <ScaleCrop>false</ScaleCrop>
  <LinksUpToDate>false</LinksUpToDate>
  <CharactersWithSpaces>1122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2024-09-01T10:18:25Z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F608DFC0012F42F5937DDFEB51BF17F5_13</vt:lpwstr>
  </property>
</Properties>
</file>