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北京市大兴区黄村镇司法所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——法治服务项目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项目申报单位（科室）：黄村镇司法所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法治服务费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司法所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李慧君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69262675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法治政府建设类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无需评审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在全面落实法治政府建设工作中，北京卓才律师事务所、北京特鼎律师事务所作为顾问律师，负责黄村镇政府的行政复议、诉讼、非诉讼等代理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；合同审查；行政执法培训、宣传等工作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法治服务费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MWRmYWJjZDUzNjJkMWUwMTQ1OWE2ZTdlY2RkYjYifQ=="/>
  </w:docVars>
  <w:rsids>
    <w:rsidRoot w:val="34B53ED7"/>
    <w:rsid w:val="0A5D4D63"/>
    <w:rsid w:val="13F73D10"/>
    <w:rsid w:val="2F471EE1"/>
    <w:rsid w:val="308113CB"/>
    <w:rsid w:val="34B53ED7"/>
    <w:rsid w:val="43F666FD"/>
    <w:rsid w:val="4EB15338"/>
    <w:rsid w:val="4F815F87"/>
    <w:rsid w:val="500A74EA"/>
    <w:rsid w:val="54F9326F"/>
    <w:rsid w:val="59467262"/>
    <w:rsid w:val="5AE255E1"/>
    <w:rsid w:val="625005B0"/>
    <w:rsid w:val="651C2939"/>
    <w:rsid w:val="6D535020"/>
    <w:rsid w:val="6E1C0BA2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嗨豪</cp:lastModifiedBy>
  <cp:lastPrinted>2018-09-07T03:15:00Z</cp:lastPrinted>
  <dcterms:modified xsi:type="dcterms:W3CDTF">2024-08-14T02:33:46Z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F81813F8D01D43F686514EA7E5C536BA_13</vt:lpwstr>
  </property>
</Properties>
</file>