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——大气精细化治理项目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11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大气精细化治理项目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城乡建设办公室（生态办）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蔡爽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tabs>
                <w:tab w:val="center" w:pos="1612"/>
              </w:tabs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13311302950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申请理由</w:t>
            </w:r>
          </w:p>
          <w:p>
            <w:pPr>
              <w:numPr>
                <w:numId w:val="0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为改善镇域内生态环境质量，根据区级下发的相关文件精神，实施本项目，加快推进大气环境质量持续改善。</w:t>
            </w:r>
          </w:p>
          <w:p>
            <w:pPr>
              <w:numPr>
                <w:numId w:val="0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主要内容</w:t>
            </w:r>
          </w:p>
          <w:p>
            <w:pPr>
              <w:numPr>
                <w:numId w:val="0"/>
              </w:numPr>
              <w:ind w:firstLine="480" w:firstLineChars="200"/>
              <w:jc w:val="left"/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1、对四个监测子站内进行精细化管控运维工作，确保子站周边环境整洁，无违规污染源排放； </w:t>
            </w:r>
          </w:p>
          <w:p>
            <w:pPr>
              <w:numPr>
                <w:numId w:val="0"/>
              </w:numPr>
              <w:ind w:firstLine="480" w:firstLineChars="200"/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2、对四个监测子站外一公里范围内道路进行精细化管控运维工作，最大限度降低道路积尘、扬尘，有效改善辖区空气质量。                                                                                  二、</w:t>
            </w: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绩效目标</w:t>
            </w:r>
          </w:p>
          <w:p>
            <w:pPr>
              <w:numPr>
                <w:numId w:val="0"/>
              </w:numP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持续改善镇域内生态环境质量。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11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大气精细化治理项目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市级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365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tabs>
                <w:tab w:val="left" w:pos="517"/>
              </w:tabs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365.92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11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城乡建设办公室（生态办）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第二办公区109室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13811979192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王春亮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11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大气精细化治理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1" o:spid="_x0000_s1026" style="position:absolute;left:0;margin-left:72.9pt;margin-top:14.25pt;height:5.2pt;width:2.95pt;rotation:0f;z-index:251658240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4" o:spid="_x0000_s1027" style="position:absolute;left:0;flip:y;margin-left:77.35pt;margin-top:8.4pt;height:11.95pt;width:6.75pt;rotation:0f;z-index:251659264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 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四个站点内及周边一公里范围内道路进行管理维护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该项目总投入预计365.92万元。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持续改善镇域内空气质量。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提高镇域内居民生活环境，保护镇域内生态环境。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11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黄村镇重点区域精细化管控运维项目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  <w:bookmarkStart w:id="0" w:name="_GoBack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</w:t>
            </w:r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2025年12月31日</w:t>
            </w: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tabs>
          <w:tab w:val="left" w:pos="2346"/>
        </w:tabs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ab/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11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4986907">
    <w:nsid w:val="66D1361B"/>
    <w:multiLevelType w:val="singleLevel"/>
    <w:tmpl w:val="66D1361B"/>
    <w:lvl w:ilvl="0" w:tentative="1">
      <w:start w:val="1"/>
      <w:numFmt w:val="chineseCounting"/>
      <w:suff w:val="nothing"/>
      <w:lvlText w:val="%1、"/>
      <w:lvlJc w:val="left"/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724986907"/>
  </w:num>
  <w:num w:numId="2">
    <w:abstractNumId w:val="3720474931"/>
  </w:num>
  <w:num w:numId="3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34B53ED7"/>
    <w:rsid w:val="085914C1"/>
    <w:rsid w:val="0A5D4D63"/>
    <w:rsid w:val="0C420F44"/>
    <w:rsid w:val="0C9814B6"/>
    <w:rsid w:val="0D020B65"/>
    <w:rsid w:val="13C85080"/>
    <w:rsid w:val="13F73D10"/>
    <w:rsid w:val="1D120041"/>
    <w:rsid w:val="28896E8B"/>
    <w:rsid w:val="2F471EE1"/>
    <w:rsid w:val="308113CB"/>
    <w:rsid w:val="34B53ED7"/>
    <w:rsid w:val="479D298A"/>
    <w:rsid w:val="4DD7775F"/>
    <w:rsid w:val="4F815F87"/>
    <w:rsid w:val="54F9326F"/>
    <w:rsid w:val="59467262"/>
    <w:rsid w:val="625005B0"/>
    <w:rsid w:val="63102010"/>
    <w:rsid w:val="651C2939"/>
    <w:rsid w:val="6D535020"/>
    <w:rsid w:val="70D36F39"/>
    <w:rsid w:val="78BC65AF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link w:val="8"/>
    <w:semiHidden/>
    <w:qFormat/>
    <w:uiPriority w:val="0"/>
    <w:rPr>
      <w:rFonts w:ascii="Tahoma" w:hAnsi="Tahoma"/>
      <w:spacing w:val="-24"/>
      <w:sz w:val="24"/>
      <w:szCs w:val="21"/>
    </w:rPr>
  </w:style>
  <w:style w:type="table" w:default="1" w:styleId="10">
    <w:name w:val="Normal Table"/>
    <w:semiHidden/>
    <w:qFormat/>
    <w:uiPriority w:val="0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iPriority w:val="0"/>
    <w:pPr>
      <w:ind w:left="840" w:leftChars="4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1 Char Char Char"/>
    <w:basedOn w:val="1"/>
    <w:link w:val="7"/>
    <w:uiPriority w:val="0"/>
    <w:rPr>
      <w:rFonts w:ascii="Tahoma" w:hAnsi="Tahoma"/>
      <w:spacing w:val="-24"/>
      <w:sz w:val="24"/>
      <w:szCs w:val="21"/>
    </w:rPr>
  </w:style>
  <w:style w:type="character" w:styleId="9">
    <w:name w:val="page number"/>
    <w:basedOn w:val="7"/>
    <w:uiPriority w:val="0"/>
    <w:rPr/>
  </w:style>
  <w:style w:type="table" w:styleId="11">
    <w:name w:val="Table Grid"/>
    <w:basedOn w:val="10"/>
    <w:qFormat/>
    <w:uiPriority w:val="0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2025-01-21T06:35:41Z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