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北京市大兴区黄村镇城乡建设办公室（生态办）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——黄村镇2025年度裸地图斑核查及动态管控项目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1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黄村镇2025年度裸地图斑核查及动态管控项目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城乡建设办公室（生态办）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田小平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13811979192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一、项目申报理由：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根据市、区下发的裸地图斑对地块逐一进行现场核实，确定地块现状、四至范围、土地性质和规划项目等，并形成裸地基础台账，为后期治理提供重要数据。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二、项目申报的主要内容：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1、基础台账建立，包括地块现状、现状照片、四至范围、土地性质和规划项目等； </w:t>
            </w:r>
          </w:p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2根据市、区两级下发的图斑及台账，全面摸排有变化的地块信息，及时更新台账；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3、根据地块性质、土壤状况，提出治理建议。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pStyle w:val="2"/>
              <w:numPr>
                <w:numId w:val="0"/>
              </w:numP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建立镇域内裸地台账，及时掌握地块现状，并在规定时间内进行销账。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11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裸地核查管控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1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城乡建设办公室（生态办）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第二办公区109室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13811979192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1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黄村镇2025年度裸地图斑核查及动态管控项目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4" o:spid="_x0000_s1026" style="position:absolute;left:0;flip:y;margin-left:77.35pt;margin-top:6.9pt;height:11.95pt;width:6.75pt;rotation:0f;z-index:251659264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1" o:spid="_x0000_s1027" style="position:absolute;left:0;margin-left:72.85pt;margin-top:12.9pt;height:5.3pt;width:3.85pt;rotation:0f;z-index:251658240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2.新增项目□</w:t>
            </w: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1、基础台账建立，包括地块现状、现状照片、四至范围、土地性质和规划项目等； </w:t>
      </w:r>
    </w:p>
    <w:p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2根据市、区两级下发的图斑及台账，全面摸排有变化的地块信息，及时更新台账；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3、根据地块性质、土壤状况，提出治理建议。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此为服务类项目，预计投入金额24万元。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项目实施的必要性：根据市、区下发的裸地图斑对地块逐一进行现场核实，确定地块现状、四至范围、土地性质和规划项目等，并形成裸地基础台账，为后期治理提供重要数据。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及时掌握镇域内裸地现状，并在规定时间内销账。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黄村镇2025年度裸地图斑核查及动态管控项目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2025年12月31日</w:t>
            </w: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1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tabs>
          <w:tab w:val="left" w:pos="1707"/>
        </w:tabs>
        <w:jc w:val="left"/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无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24981219">
    <w:nsid w:val="66D11FE3"/>
    <w:multiLevelType w:val="singleLevel"/>
    <w:tmpl w:val="66D11FE3"/>
    <w:lvl w:ilvl="0" w:tentative="1">
      <w:start w:val="3"/>
      <w:numFmt w:val="chineseCounting"/>
      <w:suff w:val="nothing"/>
      <w:lvlText w:val="%1、"/>
      <w:lvlJc w:val="left"/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724981219"/>
  </w:num>
  <w:num w:numId="2">
    <w:abstractNumId w:val="3720474931"/>
  </w:num>
  <w:num w:numId="3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4B53ED7"/>
    <w:rsid w:val="085914C1"/>
    <w:rsid w:val="0A5D4D63"/>
    <w:rsid w:val="0C9814B6"/>
    <w:rsid w:val="0D020B65"/>
    <w:rsid w:val="13C85080"/>
    <w:rsid w:val="13F73D10"/>
    <w:rsid w:val="1D120041"/>
    <w:rsid w:val="2F471EE1"/>
    <w:rsid w:val="308113CB"/>
    <w:rsid w:val="34B53ED7"/>
    <w:rsid w:val="479D298A"/>
    <w:rsid w:val="4F815F87"/>
    <w:rsid w:val="54F9326F"/>
    <w:rsid w:val="59467262"/>
    <w:rsid w:val="59AB0AC4"/>
    <w:rsid w:val="625005B0"/>
    <w:rsid w:val="63102010"/>
    <w:rsid w:val="651C2939"/>
    <w:rsid w:val="6D535020"/>
    <w:rsid w:val="70D36F39"/>
    <w:rsid w:val="7C8D7F4E"/>
    <w:rsid w:val="7F4B330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/>
      <w:spacing w:before="120" w:after="120" w:line="360" w:lineRule="auto"/>
      <w:ind w:firstLine="0" w:firstLineChars="0"/>
      <w:outlineLvl w:val="2"/>
    </w:pPr>
    <w:rPr>
      <w:rFonts w:ascii="Arial" w:hAnsi="Arial" w:eastAsia="黑体" w:cs="宋体"/>
      <w:bCs/>
      <w:kern w:val="0"/>
      <w:szCs w:val="26"/>
    </w:rPr>
  </w:style>
  <w:style w:type="character" w:default="1" w:styleId="7">
    <w:name w:val="Default Paragraph Font"/>
    <w:link w:val="8"/>
    <w:semiHidden/>
    <w:qFormat/>
    <w:uiPriority w:val="0"/>
    <w:rPr>
      <w:rFonts w:ascii="Tahoma" w:hAnsi="Tahoma"/>
      <w:spacing w:val="-24"/>
      <w:sz w:val="24"/>
      <w:szCs w:val="21"/>
    </w:rPr>
  </w:style>
  <w:style w:type="table" w:default="1" w:styleId="10">
    <w:name w:val="Normal Table"/>
    <w:semiHidden/>
    <w:qFormat/>
    <w:uiPriority w:val="0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iPriority w:val="0"/>
    <w:pPr>
      <w:ind w:left="840" w:leftChars="4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1 Char Char Char"/>
    <w:basedOn w:val="1"/>
    <w:link w:val="7"/>
    <w:uiPriority w:val="0"/>
    <w:rPr>
      <w:rFonts w:ascii="Tahoma" w:hAnsi="Tahoma"/>
      <w:spacing w:val="-24"/>
      <w:sz w:val="24"/>
      <w:szCs w:val="21"/>
    </w:rPr>
  </w:style>
  <w:style w:type="character" w:styleId="9">
    <w:name w:val="page number"/>
    <w:basedOn w:val="7"/>
    <w:uiPriority w:val="0"/>
    <w:rPr/>
  </w:style>
  <w:style w:type="table" w:styleId="11">
    <w:name w:val="Table Grid"/>
    <w:basedOn w:val="10"/>
    <w:qFormat/>
    <w:uiPriority w:val="0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2024-08-30T07:28:32Z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