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北京市大兴区黄村镇城乡建设办公室（生态办）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——黄村镇东南工业区临时污水处理站运营管理项目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项目申报单位（科室）：城乡建设办公室（生态办）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项目实施年度：2025年度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项目申报时间：2024年8月30日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10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黄村镇东南工业区临时污水处理站运营管理项目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城乡建设办公室（生态办）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蔡爽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13311302950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延续项目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运营管理类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一、申报理由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缓解魏永路道路沿线污水管道内水位过高等问题。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二、主要内容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2022年5月19日上午，在区政府五楼大会议室，副区长翟杨主持召开会议，就魏永路临时污水处理设施有关工作进行了专题研究。现依据会议决议中“原则同意建设魏永路临时污水处理设施”。黄村镇人民政府负责，加快推进临时污水处理设施建设。按照抢险救灾使用临时用地原则，该设施不再办理用地审批手续,待永兴河再生水厂扩建工程正式投运后自行拆除，恢复原地貌并实现该区域规划建设”等意见，并根据现场实际情况，我镇在魏永路与小龙河交叉地段建设一座临时性污水处理设施，并对该处理设施进行运营管理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三、绩效目标</w:t>
            </w:r>
          </w:p>
          <w:p>
            <w:pPr>
              <w:numPr>
                <w:numId w:val="0"/>
              </w:num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用于调节魏永路管道污水水位，经过污水处理站处理后的污水达标排放至小龙河。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10"/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运营管理费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10"/>
        <w:tblW w:w="8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城乡建设办公室（生态办）</w:t>
            </w: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第二办公区109室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13811979192</w:t>
            </w: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王春亮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10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黄村镇东南工业区临时污水处理站运营管理项目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ascii="Calibri" w:hAnsi="Calibri" w:eastAsia="宋体" w:cs="黑体"/>
                <w:kern w:val="2"/>
                <w:sz w:val="28"/>
                <w:szCs w:val="24"/>
                <w:lang w:val="en-US" w:eastAsia="zh-CN" w:bidi="ar-SA"/>
              </w:rPr>
              <w:pict>
                <v:line id="直线 4" o:spid="_x0000_s1026" style="position:absolute;left:0;flip:y;margin-left:77.35pt;margin-top:6.9pt;height:11.95pt;width:6.75pt;rotation:0f;z-index:251659264;" o:ole="f" fillcolor="#FFFFFF" filled="f" o:preferrelative="t" stroked="t" coordsize="21600,21600">
                  <v:fill on="f" color2="#FFFFFF" focus="0%"/>
                  <v:stroke weight="1.25pt" color="#739CC3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</w:pict>
            </w:r>
            <w:r>
              <w:rPr>
                <w:rFonts w:ascii="Calibri" w:hAnsi="Calibri" w:eastAsia="宋体" w:cs="黑体"/>
                <w:kern w:val="2"/>
                <w:sz w:val="28"/>
                <w:szCs w:val="24"/>
                <w:lang w:val="en-US" w:eastAsia="zh-CN" w:bidi="ar-SA"/>
              </w:rPr>
              <w:pict>
                <v:line id="直线 1" o:spid="_x0000_s1027" style="position:absolute;left:0;margin-left:72.85pt;margin-top:12.9pt;height:5.3pt;width:3.85pt;rotation:0f;z-index:251658240;" o:ole="f" fillcolor="#FFFFFF" filled="f" o:preferrelative="t" stroked="t" coordsize="21600,21600">
                  <v:fill on="f" color2="#FFFFFF" focus="0%"/>
                  <v:stroke weight="1.25pt" color="#739CC3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</w:pic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shd w:val="clear" w:color="auto" w:fill="auto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2.新增项目□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主要工作内容：对黄村镇东南工业区临时污水处理站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中的设备进行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运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营管理，确保设备正常使用，处理后的污水符合国家标准。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该项目2025年预计总投入30万元，保证设备基本运行。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缓解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魏永路道路沿线污水管道内水位过高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等问题。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保护周边生态环境。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10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黄村镇东南工业区临时污水处理站运营管理项目</w:t>
            </w: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2025年1月1日</w:t>
            </w: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2025年12月31日</w:t>
            </w:r>
          </w:p>
        </w:tc>
      </w:tr>
    </w:tbl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无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10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无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720474931">
    <w:nsid w:val="DDC1F133"/>
    <w:multiLevelType w:val="singleLevel"/>
    <w:tmpl w:val="DDC1F133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07239462">
    <w:nsid w:val="301D7F26"/>
    <w:multiLevelType w:val="singleLevel"/>
    <w:tmpl w:val="301D7F26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720474931"/>
  </w:num>
  <w:num w:numId="2">
    <w:abstractNumId w:val="8072394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34B53ED7"/>
    <w:rsid w:val="085914C1"/>
    <w:rsid w:val="08BB5A86"/>
    <w:rsid w:val="0A5D4D63"/>
    <w:rsid w:val="0C9814B6"/>
    <w:rsid w:val="0D020B65"/>
    <w:rsid w:val="13C85080"/>
    <w:rsid w:val="13F73D10"/>
    <w:rsid w:val="16635CC9"/>
    <w:rsid w:val="1D120041"/>
    <w:rsid w:val="2F471EE1"/>
    <w:rsid w:val="304D2ECC"/>
    <w:rsid w:val="308113CB"/>
    <w:rsid w:val="34B53ED7"/>
    <w:rsid w:val="479D298A"/>
    <w:rsid w:val="4F815F87"/>
    <w:rsid w:val="54F9326F"/>
    <w:rsid w:val="59467262"/>
    <w:rsid w:val="625005B0"/>
    <w:rsid w:val="63102010"/>
    <w:rsid w:val="63BA599F"/>
    <w:rsid w:val="651C2939"/>
    <w:rsid w:val="6CF20A67"/>
    <w:rsid w:val="6D535020"/>
    <w:rsid w:val="70D36F39"/>
    <w:rsid w:val="7C8D7F4E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link w:val="7"/>
    <w:semiHidden/>
    <w:qFormat/>
    <w:uiPriority w:val="0"/>
    <w:rPr>
      <w:rFonts w:ascii="Tahoma" w:hAnsi="Tahoma"/>
      <w:spacing w:val="-24"/>
      <w:sz w:val="24"/>
      <w:szCs w:val="21"/>
    </w:rPr>
  </w:style>
  <w:style w:type="table" w:default="1" w:styleId="9">
    <w:name w:val="Normal Table"/>
    <w:semiHidden/>
    <w:qFormat/>
    <w:uiPriority w:val="0"/>
    <w:tblPr>
      <w:tblStyle w:val="9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3"/>
    <w:basedOn w:val="1"/>
    <w:next w:val="1"/>
    <w:uiPriority w:val="0"/>
    <w:pPr>
      <w:ind w:left="840" w:leftChars="400"/>
    </w:p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Char1 Char Char Char"/>
    <w:basedOn w:val="1"/>
    <w:link w:val="6"/>
    <w:uiPriority w:val="0"/>
    <w:rPr>
      <w:rFonts w:ascii="Tahoma" w:hAnsi="Tahoma"/>
      <w:spacing w:val="-24"/>
      <w:sz w:val="24"/>
      <w:szCs w:val="21"/>
    </w:rPr>
  </w:style>
  <w:style w:type="character" w:styleId="8">
    <w:name w:val="page number"/>
    <w:basedOn w:val="6"/>
    <w:uiPriority w:val="0"/>
    <w:rPr/>
  </w:style>
  <w:style w:type="table" w:styleId="10">
    <w:name w:val="Table Grid"/>
    <w:basedOn w:val="9"/>
    <w:qFormat/>
    <w:uiPriority w:val="0"/>
    <w:pPr>
      <w:widowControl w:val="0"/>
      <w:jc w:val="both"/>
    </w:pPr>
    <w:tblPr>
      <w:tblStyle w:val="9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lenovo</cp:lastModifiedBy>
  <cp:lastPrinted>2018-09-07T03:15:00Z</cp:lastPrinted>
  <dcterms:modified xsi:type="dcterms:W3CDTF">2024-08-30T07:31:34Z</dcterms:modified>
  <dc:title>项目申报文本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