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北京市大兴区黄村镇城乡建设办公室（生态办）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——黄村镇裸地图斑治理项目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项目申报单位（科室）：城乡建设办公室（生态办）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10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黄村镇裸地图斑治理项目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城乡建设办公室（生态办）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蔡爽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13311302950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新增项目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治理类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申报理由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对市、区下发的裸地图斑进行核实，根据地块性质、土壤情况进行分析并针对性进行治理。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根据市、区下发的裸地图斑进行核实：对年内无规划项目的地块进行整理并撒草籽，保证出苗率及时销账；对年内有规划项目的地块进行苫盖，并定期巡查，如遇恶劣天气增加巡查频次。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确保在规定时间内完成销账。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10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黄村镇裸地图斑治理项目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10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城乡建设办公室（生态办）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第二办公区109室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13811979192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王春亮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10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黄村镇裸地图斑治理项目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4" o:spid="_x0000_s1026" style="position:absolute;left:0;flip:y;margin-left:223.6pt;margin-top:5.4pt;height:11.95pt;width:6.75pt;rotation:0f;z-index:251659264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1" o:spid="_x0000_s1027" style="position:absolute;left:0;margin-left:219.1pt;margin-top:12.15pt;height:5.3pt;width:3.85pt;rotation:0f;z-index:251658240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主要工作内容：根据市、区下发的裸地图斑进行核实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对年内无规划项目的地块进行整理并撒草籽，保证出苗率及时销账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对年内有规划项目的地块进行苫盖，并定期巡查，如遇恶劣天气增加巡查频次。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该项目2024年预计总投入125万元。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降低本地空气中扬尘污染。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改善居民生活环境。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1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黄村镇裸地图斑治理项目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2025年12月31日</w:t>
            </w: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10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5001246">
    <w:nsid w:val="66D16E1E"/>
    <w:multiLevelType w:val="singleLevel"/>
    <w:tmpl w:val="66D16E1E"/>
    <w:lvl w:ilvl="0" w:tentative="1">
      <w:start w:val="1"/>
      <w:numFmt w:val="chineseCounting"/>
      <w:suff w:val="nothing"/>
      <w:lvlText w:val="%1、"/>
      <w:lvlJc w:val="left"/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725001246"/>
  </w:num>
  <w:num w:numId="2">
    <w:abstractNumId w:val="3720474931"/>
  </w:num>
  <w:num w:numId="3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34B53ED7"/>
    <w:rsid w:val="085914C1"/>
    <w:rsid w:val="0A5D4D63"/>
    <w:rsid w:val="0C9814B6"/>
    <w:rsid w:val="0D020B65"/>
    <w:rsid w:val="13C85080"/>
    <w:rsid w:val="13F73D10"/>
    <w:rsid w:val="1D120041"/>
    <w:rsid w:val="2F471EE1"/>
    <w:rsid w:val="308113CB"/>
    <w:rsid w:val="34B53ED7"/>
    <w:rsid w:val="479D298A"/>
    <w:rsid w:val="49451D47"/>
    <w:rsid w:val="4F815F87"/>
    <w:rsid w:val="54F9326F"/>
    <w:rsid w:val="59467262"/>
    <w:rsid w:val="625005B0"/>
    <w:rsid w:val="63102010"/>
    <w:rsid w:val="63BA599F"/>
    <w:rsid w:val="651C2939"/>
    <w:rsid w:val="6D535020"/>
    <w:rsid w:val="70D36F39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link w:val="7"/>
    <w:semiHidden/>
    <w:qFormat/>
    <w:uiPriority w:val="0"/>
    <w:rPr>
      <w:rFonts w:ascii="Tahoma" w:hAnsi="Tahoma"/>
      <w:spacing w:val="-24"/>
      <w:sz w:val="24"/>
      <w:szCs w:val="21"/>
    </w:rPr>
  </w:style>
  <w:style w:type="table" w:default="1" w:styleId="9">
    <w:name w:val="Normal Table"/>
    <w:semiHidden/>
    <w:qFormat/>
    <w:uiPriority w:val="0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iPriority w:val="0"/>
    <w:pPr>
      <w:ind w:left="840" w:leftChars="4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Char1 Char Char Char"/>
    <w:basedOn w:val="1"/>
    <w:link w:val="6"/>
    <w:uiPriority w:val="0"/>
    <w:rPr>
      <w:rFonts w:ascii="Tahoma" w:hAnsi="Tahoma"/>
      <w:spacing w:val="-24"/>
      <w:sz w:val="24"/>
      <w:szCs w:val="21"/>
    </w:rPr>
  </w:style>
  <w:style w:type="character" w:styleId="8">
    <w:name w:val="page number"/>
    <w:basedOn w:val="6"/>
    <w:uiPriority w:val="0"/>
    <w:rPr/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2024-08-30T07:17:16Z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