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北京市大兴区黄村镇城乡建设办公室（生态办）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——黄村镇重点区域精细化管控运维项目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项目申报单位（科室）：城乡建设办公室（生态办）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主管部门（区直或镇）：镇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项目实施年度：2025年度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项目申报时间：2024年8月30日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11"/>
        <w:tblpPr w:leftFromText="180" w:rightFromText="180" w:vertAnchor="text" w:horzAnchor="page" w:tblpXSpec="center" w:tblpY="168"/>
        <w:tblOverlap w:val="never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黄村镇重点区域精细化管控运维项目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城乡建设办公室（生态办）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镇级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蔡爽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tabs>
                <w:tab w:val="center" w:pos="1612"/>
              </w:tabs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13311302950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延续项目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服务类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新增项目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numPr>
                <w:ilvl w:val="0"/>
                <w:numId w:val="1"/>
              </w:num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申请理由</w:t>
            </w:r>
          </w:p>
          <w:p>
            <w:pPr>
              <w:numPr>
                <w:numId w:val="0"/>
              </w:num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</w:t>
            </w:r>
            <w:r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改善镇域内生态环境质量，根据区级下发的相关文件精神，实施本项目，加快推进大气环境质量持续改善。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主要内容</w:t>
            </w:r>
          </w:p>
          <w:p>
            <w:pPr>
              <w:numPr>
                <w:numId w:val="0"/>
              </w:num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对黄村镇重点道路抽测（芦求路、芦宋路、永华路、033县道、黄鹅路、欣航路、创新南路、创新路）包含但不限于。每日对重点道路进行高压冲洗车+高压清扫车联合作业及抑尘管控。</w:t>
            </w:r>
          </w:p>
          <w:p>
            <w:pPr>
              <w:numPr>
                <w:ilvl w:val="0"/>
                <w:numId w:val="1"/>
              </w:numPr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绩效目标</w:t>
            </w:r>
          </w:p>
          <w:p>
            <w:pPr>
              <w:numPr>
                <w:numId w:val="0"/>
              </w:numPr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持续改善道路积尘积尘含量。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11"/>
        <w:tblW w:w="141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运维管控项目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镇级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140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11"/>
        <w:tblW w:w="88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城乡建设办公室（生态办）</w:t>
            </w:r>
          </w:p>
        </w:tc>
        <w:tc>
          <w:tcPr>
            <w:tcW w:w="199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第二办公区109室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13811979192</w:t>
            </w:r>
          </w:p>
        </w:tc>
        <w:tc>
          <w:tcPr>
            <w:tcW w:w="199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102600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黄村镇人民政府</w:t>
            </w:r>
          </w:p>
        </w:tc>
        <w:tc>
          <w:tcPr>
            <w:tcW w:w="199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王春亮</w:t>
            </w:r>
          </w:p>
        </w:tc>
      </w:tr>
    </w:tbl>
    <w:p>
      <w:pPr>
        <w:numPr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11"/>
        <w:tblW w:w="85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黄村镇重点区域精细化管控运维项目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ascii="Calibri" w:hAnsi="Calibri" w:eastAsia="宋体" w:cs="黑体"/>
                <w:kern w:val="2"/>
                <w:sz w:val="28"/>
                <w:szCs w:val="24"/>
                <w:lang w:val="en-US" w:eastAsia="zh-CN" w:bidi="ar-SA"/>
              </w:rPr>
              <w:pict>
                <v:line id="直线 4" o:spid="_x0000_s1026" style="position:absolute;left:0;flip:y;margin-left:222.85pt;margin-top:6.15pt;height:11.95pt;width:6.75pt;rotation:0f;z-index:251659264;" o:ole="f" fillcolor="#FFFFFF" filled="f" o:preferrelative="t" stroked="t" coordsize="21600,21600">
                  <v:fill on="f" color2="#FFFFFF" focus="0%"/>
                  <v:stroke weight="1.25pt" color="#739CC3" color2="#FFFFFF" miterlimit="2"/>
                  <v:imagedata gain="65536f" blacklevel="0f" gamma="0"/>
                  <o:lock v:ext="edit" position="f" selection="f" grouping="f" rotation="f" cropping="f" text="f" aspectratio="f"/>
                </v:line>
              </w:pict>
            </w:r>
            <w:r>
              <w:rPr>
                <w:rFonts w:ascii="Calibri" w:hAnsi="Calibri" w:eastAsia="宋体" w:cs="黑体"/>
                <w:kern w:val="2"/>
                <w:sz w:val="28"/>
                <w:szCs w:val="24"/>
                <w:lang w:val="en-US" w:eastAsia="zh-CN" w:bidi="ar-SA"/>
              </w:rPr>
              <w:pict>
                <v:line id="直线 1" o:spid="_x0000_s1027" style="position:absolute;left:0;margin-left:219.9pt;margin-top:12pt;height:5.2pt;width:2.95pt;rotation:0f;z-index:251658240;" o:ole="f" fillcolor="#FFFFFF" filled="f" o:preferrelative="t" stroked="t" coordsize="21600,21600">
                  <v:fill on="f" color2="#FFFFFF" focus="0%"/>
                  <v:stroke weight="1.25pt" color="#739CC3" color2="#FFFFFF" miterlimit="2"/>
                  <v:imagedata gain="65536f" blacklevel="0f" gamma="0"/>
                  <o:lock v:ext="edit" position="f" selection="f" grouping="f" rotation="f" cropping="f" text="f" aspectratio="f"/>
                </v:line>
              </w:pic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shd w:val="clear" w:color="auto" w:fill="auto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2.新增项目□</w:t>
            </w:r>
          </w:p>
        </w:tc>
      </w:tr>
    </w:tbl>
    <w:p>
      <w:pPr>
        <w:numPr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 对黄村镇重点道路抽测（芦求路、芦宋路、永华路、033县道、黄鹅路、欣航路、创新南路、创新路）包含但不限于。每日对重点道路进行高压冲洗车+高压清扫车联合作业及抑尘管控。</w:t>
      </w: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该项目总投入预计140万元。</w:t>
      </w: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2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3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持续改善镇域内重点道路积尘含量。</w:t>
      </w:r>
    </w:p>
    <w:p>
      <w:pPr>
        <w:numPr>
          <w:ilvl w:val="0"/>
          <w:numId w:val="3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提高本镇道路积尘名次，降低道路积尘含量。</w:t>
      </w:r>
    </w:p>
    <w:p>
      <w:pPr>
        <w:numPr>
          <w:ilvl w:val="0"/>
          <w:numId w:val="3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无</w:t>
      </w:r>
    </w:p>
    <w:p>
      <w:pPr>
        <w:numPr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2025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11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黄村镇重点区域精细化管控运维项目</w:t>
            </w:r>
          </w:p>
        </w:tc>
        <w:tc>
          <w:tcPr>
            <w:tcW w:w="2841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2025年1月1日</w:t>
            </w:r>
          </w:p>
        </w:tc>
        <w:tc>
          <w:tcPr>
            <w:tcW w:w="2841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2025年12月31日</w:t>
            </w:r>
          </w:p>
        </w:tc>
      </w:tr>
    </w:tbl>
    <w:p>
      <w:pPr>
        <w:numPr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tabs>
          <w:tab w:val="left" w:pos="2346"/>
        </w:tabs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ab/>
      </w:r>
      <w:bookmarkStart w:id="0" w:name="_GoBack"/>
      <w:bookmarkEnd w:id="0"/>
    </w:p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无</w:t>
      </w:r>
    </w:p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11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无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807239462">
    <w:nsid w:val="301D7F26"/>
    <w:multiLevelType w:val="singleLevel"/>
    <w:tmpl w:val="301D7F26"/>
    <w:lvl w:ilvl="0" w:tentative="1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724986907">
    <w:nsid w:val="66D1361B"/>
    <w:multiLevelType w:val="singleLevel"/>
    <w:tmpl w:val="66D1361B"/>
    <w:lvl w:ilvl="0" w:tentative="1">
      <w:start w:val="1"/>
      <w:numFmt w:val="chineseCounting"/>
      <w:suff w:val="nothing"/>
      <w:lvlText w:val="%1、"/>
      <w:lvlJc w:val="left"/>
    </w:lvl>
  </w:abstractNum>
  <w:abstractNum w:abstractNumId="3720474931">
    <w:nsid w:val="DDC1F133"/>
    <w:multiLevelType w:val="singleLevel"/>
    <w:tmpl w:val="DDC1F133"/>
    <w:lvl w:ilvl="0" w:tentative="1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724986907"/>
  </w:num>
  <w:num w:numId="2">
    <w:abstractNumId w:val="3720474931"/>
  </w:num>
  <w:num w:numId="3">
    <w:abstractNumId w:val="80723946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34B53ED7"/>
    <w:rsid w:val="085914C1"/>
    <w:rsid w:val="0A5D4D63"/>
    <w:rsid w:val="0C420F44"/>
    <w:rsid w:val="0C9814B6"/>
    <w:rsid w:val="0D020B65"/>
    <w:rsid w:val="13C85080"/>
    <w:rsid w:val="13F73D10"/>
    <w:rsid w:val="1D120041"/>
    <w:rsid w:val="28896E8B"/>
    <w:rsid w:val="2F471EE1"/>
    <w:rsid w:val="308113CB"/>
    <w:rsid w:val="34B53ED7"/>
    <w:rsid w:val="479D298A"/>
    <w:rsid w:val="4DD7775F"/>
    <w:rsid w:val="4F815F87"/>
    <w:rsid w:val="54F9326F"/>
    <w:rsid w:val="59467262"/>
    <w:rsid w:val="625005B0"/>
    <w:rsid w:val="63102010"/>
    <w:rsid w:val="651C2939"/>
    <w:rsid w:val="6D535020"/>
    <w:rsid w:val="70D36F39"/>
    <w:rsid w:val="7C8D7F4E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link w:val="8"/>
    <w:semiHidden/>
    <w:qFormat/>
    <w:uiPriority w:val="0"/>
    <w:rPr>
      <w:rFonts w:ascii="Tahoma" w:hAnsi="Tahoma"/>
      <w:spacing w:val="-24"/>
      <w:sz w:val="24"/>
      <w:szCs w:val="21"/>
    </w:rPr>
  </w:style>
  <w:style w:type="table" w:default="1" w:styleId="10">
    <w:name w:val="Normal Table"/>
    <w:semiHidden/>
    <w:qFormat/>
    <w:uiPriority w:val="0"/>
    <w:tblPr>
      <w:tblStyle w:val="10"/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3"/>
    <w:basedOn w:val="1"/>
    <w:next w:val="1"/>
    <w:uiPriority w:val="0"/>
    <w:pPr>
      <w:ind w:left="840" w:leftChars="400"/>
    </w:p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Char1 Char Char Char"/>
    <w:basedOn w:val="1"/>
    <w:link w:val="7"/>
    <w:uiPriority w:val="0"/>
    <w:rPr>
      <w:rFonts w:ascii="Tahoma" w:hAnsi="Tahoma"/>
      <w:spacing w:val="-24"/>
      <w:sz w:val="24"/>
      <w:szCs w:val="21"/>
    </w:rPr>
  </w:style>
  <w:style w:type="character" w:styleId="9">
    <w:name w:val="page number"/>
    <w:basedOn w:val="7"/>
    <w:uiPriority w:val="0"/>
    <w:rPr/>
  </w:style>
  <w:style w:type="table" w:styleId="11">
    <w:name w:val="Table Grid"/>
    <w:basedOn w:val="10"/>
    <w:qFormat/>
    <w:uiPriority w:val="0"/>
    <w:pPr>
      <w:widowControl w:val="0"/>
      <w:jc w:val="both"/>
    </w:pPr>
    <w:tblPr>
      <w:tblStyle w:val="10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 专业版_9.1.0.4940_F1E327BC-269C-435d-A152-05C5408002CA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lenovo</cp:lastModifiedBy>
  <cp:lastPrinted>2018-09-07T03:15:00Z</cp:lastPrinted>
  <dcterms:modified xsi:type="dcterms:W3CDTF">2024-09-13T08:38:36Z</dcterms:modified>
  <dc:title>项目申报文本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2052-9.1.0.4940</vt:lpwstr>
  </property>
</Properties>
</file>