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——黄村镇孙村地区城市设计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项目实施年度：2023年-2024年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bookmarkStart w:id="0" w:name="_GoBack"/>
      <w:bookmarkEnd w:id="0"/>
    </w:p>
    <w:p>
      <w:pPr>
        <w:jc w:val="left"/>
        <w:rPr>
          <w:rFonts w:hint="eastAsia"/>
          <w:sz w:val="32"/>
          <w:szCs w:val="32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</w:pPr>
    </w:p>
    <w:p>
      <w:pPr>
        <w:jc w:val="left"/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黄村镇孙村地区城市设计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560" w:lineRule="exact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孙村组团位于大兴区黄村镇东南部，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紧邻南中轴路、大兴机场高速，是北京中轴沿线的重要节点，亦是大兴机场进出北京的主要途径地，是塑造国门的形象的重要地区。</w:t>
            </w:r>
            <w:r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  <w:t>为配合该地区整体形象塑造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，</w:t>
            </w:r>
            <w:r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  <w:t>推进街区控规审批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，</w:t>
            </w:r>
            <w:r>
              <w:rPr>
                <w:rFonts w:ascii="仿宋_GB2312" w:hAnsi="仿宋_GB2312" w:eastAsia="仿宋_GB2312" w:cs="仿宋_GB2312"/>
                <w:bCs/>
                <w:sz w:val="32"/>
                <w:szCs w:val="32"/>
              </w:rPr>
              <w:t>现需要开展该地区的城市设计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。</w:t>
            </w: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26.400000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26.400000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黄村镇孙村地区城市设计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ind w:firstLine="64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仿宋_GB2312" w:hAnsi="仿宋_GB2312" w:eastAsia="仿宋_GB2312" w:cs="仿宋_GB2312"/>
          <w:sz w:val="32"/>
          <w:szCs w:val="32"/>
        </w:rPr>
        <w:t>通过</w:t>
      </w:r>
      <w:r>
        <w:rPr>
          <w:rFonts w:ascii="仿宋_GB2312" w:hAnsi="仿宋_GB2312" w:eastAsia="仿宋_GB2312" w:cs="仿宋_GB2312"/>
          <w:bCs/>
          <w:sz w:val="32"/>
          <w:szCs w:val="32"/>
        </w:rPr>
        <w:t>整合</w:t>
      </w:r>
      <w:r>
        <w:rPr>
          <w:rFonts w:ascii="仿宋_GB2312" w:hAnsi="仿宋_GB2312" w:eastAsia="仿宋_GB2312" w:cs="仿宋_GB2312"/>
          <w:sz w:val="32"/>
          <w:szCs w:val="32"/>
        </w:rPr>
        <w:t>优化</w:t>
      </w:r>
      <w:r>
        <w:rPr>
          <w:rFonts w:ascii="仿宋_GB2312" w:hAnsi="仿宋_GB2312" w:eastAsia="仿宋_GB2312" w:cs="仿宋_GB2312"/>
          <w:bCs/>
          <w:sz w:val="32"/>
          <w:szCs w:val="32"/>
        </w:rPr>
        <w:t>镇域国土空间规划、中日创新合作示范区内街区控规及其它既有相关规划成果，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开展</w:t>
      </w:r>
      <w:r>
        <w:rPr>
          <w:rFonts w:ascii="仿宋_GB2312" w:hAnsi="仿宋_GB2312" w:eastAsia="仿宋_GB2312" w:cs="仿宋_GB2312"/>
          <w:bCs/>
          <w:sz w:val="32"/>
          <w:szCs w:val="32"/>
        </w:rPr>
        <w:t>城市更新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、建筑布局、交通组织、蓝绿景观、街道空间、城市风貌、重要节点等方面进行详细城市设计</w:t>
      </w:r>
      <w:r>
        <w:rPr>
          <w:rFonts w:ascii="仿宋_GB2312" w:hAnsi="仿宋_GB2312" w:eastAsia="仿宋_GB2312" w:cs="仿宋_GB2312"/>
          <w:bCs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，明确具体设计要求，引导下一步的实施工</w:t>
      </w:r>
      <w:r>
        <w:rPr>
          <w:rFonts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孙村组团位于大兴区黄村镇东南部，紧邻南中轴路、大兴机场高速，是北京中轴沿线的重要节点，亦是大兴机场进出北京的主要途径地，是塑造国门的形象的重要地区。为配合该地区整体形象塑造，推进街区控规审批，现需要开展该地区的城市设计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通过整合优化镇域国土空间规划、中日创新合作示范区内街区控规及其它既有相关规划成果，开展城市更新、建筑布局、交通组织、蓝绿景观、街道空间、城市风貌、重要节点等方面进行详细城市设计工作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项目风险与不确定性：加强资金运作和使用的监管，做好资金使用计划。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黄村镇孙村地区城市设计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>黄村镇孙村地区城市设计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26.400000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335DF"/>
    <w:rsid w:val="00184A34"/>
    <w:rsid w:val="002C4173"/>
    <w:rsid w:val="00382DB1"/>
    <w:rsid w:val="004C5077"/>
    <w:rsid w:val="004E6621"/>
    <w:rsid w:val="005C54AD"/>
    <w:rsid w:val="007953BF"/>
    <w:rsid w:val="00926332"/>
    <w:rsid w:val="00947F11"/>
    <w:rsid w:val="009F272C"/>
    <w:rsid w:val="00AF0404"/>
    <w:rsid w:val="00B8554D"/>
    <w:rsid w:val="00BA2315"/>
    <w:rsid w:val="00F12209"/>
    <w:rsid w:val="032558AB"/>
    <w:rsid w:val="0A5D4D63"/>
    <w:rsid w:val="0F947EDA"/>
    <w:rsid w:val="13F73D10"/>
    <w:rsid w:val="17555BDC"/>
    <w:rsid w:val="2F471EE1"/>
    <w:rsid w:val="2FA05CDF"/>
    <w:rsid w:val="308113CB"/>
    <w:rsid w:val="34B53ED7"/>
    <w:rsid w:val="3A8B66F4"/>
    <w:rsid w:val="3CDA4055"/>
    <w:rsid w:val="3E7A7E0E"/>
    <w:rsid w:val="46EE5581"/>
    <w:rsid w:val="49781828"/>
    <w:rsid w:val="4E9C58C3"/>
    <w:rsid w:val="4F815F87"/>
    <w:rsid w:val="54F9326F"/>
    <w:rsid w:val="59467262"/>
    <w:rsid w:val="5AD22D98"/>
    <w:rsid w:val="625005B0"/>
    <w:rsid w:val="651C2939"/>
    <w:rsid w:val="67F058E6"/>
    <w:rsid w:val="6D535020"/>
    <w:rsid w:val="71857CC6"/>
    <w:rsid w:val="7B8437E3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217</Words>
  <Characters>1239</Characters>
  <Lines>10</Lines>
  <Paragraphs>2</Paragraphs>
  <TotalTime>4</TotalTime>
  <ScaleCrop>false</ScaleCrop>
  <LinksUpToDate>false</LinksUpToDate>
  <CharactersWithSpaces>1454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2023-09-14T09:00:00Z</dcterms:created>
  <dc:creator>秋清寒╮</dc:creator>
  <cp:lastModifiedBy>柠檬树下你和我</cp:lastModifiedBy>
  <cp:lastPrinted>2018-09-07T03:15:00Z</cp:lastPrinted>
  <dcterms:modified xsi:type="dcterms:W3CDTF">2024-08-30T01:42:47Z</dcterms:modified>
  <dc:title>项目申报文本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84C6635D6A2E4F888330370FE315F296_13</vt:lpwstr>
  </property>
</Properties>
</file>