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>
      <w:pPr>
        <w:ind w:firstLine="2240" w:firstLineChars="700"/>
        <w:rPr>
          <w:sz w:val="32"/>
          <w:szCs w:val="32"/>
        </w:rPr>
      </w:pPr>
      <w:r>
        <w:rPr>
          <w:rFonts w:hint="eastAsia"/>
          <w:sz w:val="32"/>
          <w:szCs w:val="32"/>
        </w:rPr>
        <w:t>——全域综合整治项目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宋体" w:hAnsi="宋体" w:cs="宋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30"/>
          <w:szCs w:val="30"/>
        </w:rPr>
        <w:t>项目申报单位盖章（科室）：规划科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全域综合整治项目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范萌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结合大兴分区规划、乡镇国土空间规划、产业发展定位要求以及区位特征、资源禀赋等基础，明确黄村镇全域土地综合整治工作目标。在系统梳理全镇整治任务和潜力资源的基础上，划定整治先行示范区，形成整治先行片区实施方案，引导资源要素集中投放和支撑乡村产业导入。</w:t>
            </w: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镇财政支付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0000</w:t>
            </w:r>
          </w:p>
        </w:tc>
      </w:tr>
    </w:tbl>
    <w:p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区规自分局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全域综合整治项目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2.新增项目☑</w:t>
            </w:r>
          </w:p>
        </w:tc>
      </w:tr>
    </w:tbl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然资源部于2019年印发《关于开展全域土地综合整治试点工作的通知》（自然资发[2019]194号）要求各省市以乡镇为单位开展试点工作，北京市于2020年底确定大兴区黄村镇为全域土地综合整治试点之一。在系统梳理全镇整治任务和潜力资源的基础上，划定整治先行示范区，形成整治先行片区实施方案，引导资源要素集中投放和支撑乡村产业导入。</w:t>
      </w: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全域综合整治项目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全域综合整治项目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0000</w:t>
            </w: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U0NTk5NzZmNDJkZDI3OGI2ZTU0NWE5OGE2MGFjYzIifQ=="/>
  </w:docVars>
  <w:rsids>
    <w:rsidRoot w:val="34B53ED7"/>
    <w:rsid w:val="000411FB"/>
    <w:rsid w:val="000E7AFF"/>
    <w:rsid w:val="001162E6"/>
    <w:rsid w:val="00184A34"/>
    <w:rsid w:val="002C4173"/>
    <w:rsid w:val="00382DB1"/>
    <w:rsid w:val="003C6997"/>
    <w:rsid w:val="004C5077"/>
    <w:rsid w:val="004E6621"/>
    <w:rsid w:val="005C54AD"/>
    <w:rsid w:val="00926332"/>
    <w:rsid w:val="00947F11"/>
    <w:rsid w:val="009E2D1F"/>
    <w:rsid w:val="009F272C"/>
    <w:rsid w:val="00AF0404"/>
    <w:rsid w:val="00B8554D"/>
    <w:rsid w:val="00BA2315"/>
    <w:rsid w:val="0A5D4D63"/>
    <w:rsid w:val="0F947EDA"/>
    <w:rsid w:val="13F73D10"/>
    <w:rsid w:val="16E92597"/>
    <w:rsid w:val="2F471EE1"/>
    <w:rsid w:val="308113CB"/>
    <w:rsid w:val="34B53ED7"/>
    <w:rsid w:val="3CDA4055"/>
    <w:rsid w:val="3E7A7E0E"/>
    <w:rsid w:val="4F815F87"/>
    <w:rsid w:val="54F9326F"/>
    <w:rsid w:val="59467262"/>
    <w:rsid w:val="625005B0"/>
    <w:rsid w:val="651C2939"/>
    <w:rsid w:val="67F058E6"/>
    <w:rsid w:val="6D535020"/>
    <w:rsid w:val="71857CC6"/>
    <w:rsid w:val="7BD02DFF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文本首行缩进1"/>
    <w:basedOn w:val="4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188</Words>
  <Characters>1076</Characters>
  <Lines>8</Lines>
  <Paragraphs>2</Paragraphs>
  <TotalTime>0</TotalTime>
  <ScaleCrop>false</ScaleCrop>
  <LinksUpToDate>false</LinksUpToDate>
  <CharactersWithSpaces>1262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2023-09-14T06:52:00Z</dcterms:created>
  <dc:creator>秋清寒╮</dc:creator>
  <cp:lastModifiedBy>柠檬树下你和我</cp:lastModifiedBy>
  <cp:lastPrinted>2018-09-07T03:15:00Z</cp:lastPrinted>
  <dcterms:modified xsi:type="dcterms:W3CDTF">2024-08-30T05:20:13Z</dcterms:modified>
  <dc:title>项目申报文本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FD04D51CDCDF49BB9BB2AE639D1F4EC3_13</vt:lpwstr>
  </property>
</Properties>
</file>