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  <w:lang w:val="en-US" w:eastAsia="zh-CN"/>
        </w:rPr>
        <w:t>黄村镇聘用测绘公司测绘服务</w:t>
      </w:r>
      <w:r>
        <w:rPr>
          <w:rFonts w:hint="eastAsia"/>
          <w:sz w:val="32"/>
          <w:szCs w:val="32"/>
        </w:rPr>
        <w:t>项目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黄村镇聘用测绘公司测绘服务</w:t>
            </w:r>
            <w:r>
              <w:rPr>
                <w:rFonts w:hint="eastAsia"/>
                <w:sz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13811834646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根据2022年9月13日第二十次镇长办公会会议《关于聘用测绘公司的相关事宜》的会议要求，负责我镇镇域范围内的测绘服务工作。包括但不限于小规模地形及管线测绘、零星房屋面积测绘、零星宗地测绘、零星坐标放样、零星地块土方测绘以及其他双方协商后的测绘工作等。按照合同服务周期和内容完成测绘工作及成果上报工作。</w:t>
            </w:r>
          </w:p>
          <w:p>
            <w:pPr>
              <w:jc w:val="left"/>
              <w:rPr>
                <w:rFonts w:hint="default"/>
                <w:sz w:val="21"/>
                <w:szCs w:val="21"/>
                <w:lang w:val="en-US"/>
              </w:rPr>
            </w:pPr>
            <w:bookmarkStart w:id="0" w:name="_GoBack"/>
            <w:bookmarkEnd w:id="0"/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黄村镇聘用测绘公司测绘服务费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17.138619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审计费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0.454916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17.593535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黄村镇聘用测绘公司测绘服务</w:t>
            </w:r>
            <w:r>
              <w:rPr>
                <w:rFonts w:hint="eastAsia"/>
                <w:sz w:val="32"/>
                <w:szCs w:val="32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F052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2.新增项目□</w:t>
            </w:r>
          </w:p>
        </w:tc>
      </w:tr>
    </w:tbl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spacing w:line="480" w:lineRule="exact"/>
        <w:ind w:firstLine="560" w:firstLineChars="200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协助我镇开展测绘相关工作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spacing w:line="480" w:lineRule="exact"/>
        <w:ind w:firstLine="560" w:firstLineChars="200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北京中土凯林勘测设计有限公司所完成的测绘服务工作量，委托正衡东亚会计师事务所对其进行审定</w:t>
      </w: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宋体" w:hAnsi="宋体" w:cs="宋体"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4B53ED7"/>
    <w:rsid w:val="000E7AFF"/>
    <w:rsid w:val="00184A34"/>
    <w:rsid w:val="002E199A"/>
    <w:rsid w:val="004C5077"/>
    <w:rsid w:val="006906DF"/>
    <w:rsid w:val="00926332"/>
    <w:rsid w:val="00947F11"/>
    <w:rsid w:val="009E14F3"/>
    <w:rsid w:val="00AF0404"/>
    <w:rsid w:val="00E707B8"/>
    <w:rsid w:val="0A5D4D63"/>
    <w:rsid w:val="0DA16D47"/>
    <w:rsid w:val="13F73D10"/>
    <w:rsid w:val="1EB31FE9"/>
    <w:rsid w:val="2CED4F90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93324DE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189</Words>
  <Characters>1081</Characters>
  <Lines>9</Lines>
  <Paragraphs>2</Paragraphs>
  <TotalTime>6</TotalTime>
  <ScaleCrop>false</ScaleCrop>
  <LinksUpToDate>false</LinksUpToDate>
  <CharactersWithSpaces>1268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2022-08-26T08:25:00Z</dcterms:created>
  <dc:creator>秋清寒╮</dc:creator>
  <cp:lastModifiedBy>lenovo</cp:lastModifiedBy>
  <cp:lastPrinted>2024-06-19T02:15:43Z</cp:lastPrinted>
  <dcterms:modified xsi:type="dcterms:W3CDTF">2024-06-19T02:16:41Z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