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9C97F6" w14:textId="77777777" w:rsidR="00161DF7" w:rsidRDefault="00000000">
      <w:pPr>
        <w:pStyle w:val="1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 w14:paraId="7A7E7CB3" w14:textId="77777777" w:rsidR="00161DF7" w:rsidRDefault="00161DF7">
      <w:pPr>
        <w:rPr>
          <w:sz w:val="52"/>
          <w:szCs w:val="32"/>
        </w:rPr>
      </w:pPr>
    </w:p>
    <w:p w14:paraId="6182D20A" w14:textId="77777777" w:rsidR="00161DF7" w:rsidRDefault="00000000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北京市大兴区黄村镇城乡建设办公室（规划科）</w:t>
      </w:r>
    </w:p>
    <w:p w14:paraId="72C0C2F0" w14:textId="77777777" w:rsidR="00161DF7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——新凤小区开展房屋安全鉴定</w:t>
      </w:r>
    </w:p>
    <w:p w14:paraId="6803744F" w14:textId="77777777" w:rsidR="00161DF7" w:rsidRDefault="00161DF7">
      <w:pPr>
        <w:rPr>
          <w:sz w:val="32"/>
          <w:szCs w:val="32"/>
        </w:rPr>
      </w:pPr>
    </w:p>
    <w:p w14:paraId="6791F61B" w14:textId="77777777" w:rsidR="00161DF7" w:rsidRDefault="00161DF7">
      <w:pPr>
        <w:rPr>
          <w:sz w:val="32"/>
          <w:szCs w:val="32"/>
        </w:rPr>
      </w:pPr>
    </w:p>
    <w:p w14:paraId="659B49DD" w14:textId="77777777" w:rsidR="00161DF7" w:rsidRDefault="00161DF7">
      <w:pPr>
        <w:rPr>
          <w:sz w:val="32"/>
          <w:szCs w:val="32"/>
        </w:rPr>
      </w:pPr>
    </w:p>
    <w:p w14:paraId="116D9E3F" w14:textId="77777777" w:rsidR="00161DF7" w:rsidRDefault="00161DF7">
      <w:pPr>
        <w:rPr>
          <w:sz w:val="32"/>
          <w:szCs w:val="32"/>
        </w:rPr>
      </w:pPr>
    </w:p>
    <w:p w14:paraId="355C8D23" w14:textId="77777777" w:rsidR="00161DF7" w:rsidRDefault="00161DF7">
      <w:pPr>
        <w:rPr>
          <w:sz w:val="32"/>
          <w:szCs w:val="32"/>
        </w:rPr>
      </w:pPr>
    </w:p>
    <w:p w14:paraId="3A9F3EAC" w14:textId="77777777" w:rsidR="00161DF7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项目申报单位（科室）：规划科</w:t>
      </w:r>
    </w:p>
    <w:p w14:paraId="0A3426DA" w14:textId="77777777" w:rsidR="00161DF7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主管部门（区直或镇）：黄村镇政府</w:t>
      </w:r>
    </w:p>
    <w:p w14:paraId="0DC32EEC" w14:textId="77777777" w:rsidR="00161DF7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项目实施年度：</w:t>
      </w:r>
      <w:r>
        <w:rPr>
          <w:rFonts w:hint="eastAsia"/>
          <w:sz w:val="32"/>
          <w:szCs w:val="32"/>
        </w:rPr>
        <w:t>2023</w:t>
      </w:r>
      <w:r>
        <w:rPr>
          <w:rFonts w:hint="eastAsia"/>
          <w:sz w:val="32"/>
          <w:szCs w:val="32"/>
        </w:rPr>
        <w:t>年</w:t>
      </w:r>
    </w:p>
    <w:p w14:paraId="13EBD048" w14:textId="342DEB88" w:rsidR="00161DF7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</w:t>
      </w:r>
      <w:r>
        <w:rPr>
          <w:rFonts w:hint="eastAsia"/>
          <w:sz w:val="32"/>
          <w:szCs w:val="32"/>
        </w:rPr>
        <w:t>202</w:t>
      </w:r>
      <w:r w:rsidR="006A0F2B">
        <w:rPr>
          <w:rFonts w:hint="eastAsia"/>
          <w:sz w:val="32"/>
          <w:szCs w:val="32"/>
        </w:rPr>
        <w:t>5</w:t>
      </w:r>
      <w:r>
        <w:rPr>
          <w:rFonts w:hint="eastAsia"/>
          <w:sz w:val="32"/>
          <w:szCs w:val="32"/>
        </w:rPr>
        <w:t>年</w:t>
      </w:r>
    </w:p>
    <w:p w14:paraId="58A204A4" w14:textId="77777777" w:rsidR="00161DF7" w:rsidRDefault="00161DF7">
      <w:pPr>
        <w:rPr>
          <w:sz w:val="32"/>
          <w:szCs w:val="32"/>
        </w:rPr>
      </w:pPr>
    </w:p>
    <w:p w14:paraId="5A98E10B" w14:textId="77777777" w:rsidR="00161DF7" w:rsidRDefault="00161DF7">
      <w:pPr>
        <w:rPr>
          <w:sz w:val="32"/>
          <w:szCs w:val="32"/>
        </w:rPr>
      </w:pPr>
    </w:p>
    <w:p w14:paraId="35FE3831" w14:textId="77777777" w:rsidR="00161DF7" w:rsidRDefault="00161DF7">
      <w:pPr>
        <w:rPr>
          <w:sz w:val="32"/>
          <w:szCs w:val="32"/>
        </w:rPr>
      </w:pPr>
    </w:p>
    <w:p w14:paraId="74BE776E" w14:textId="77777777" w:rsidR="00161DF7" w:rsidRDefault="00000000">
      <w:pPr>
        <w:rPr>
          <w:rFonts w:ascii="宋体" w:hAnsi="宋体" w:cs="宋体" w:hint="eastAsia"/>
          <w:sz w:val="30"/>
          <w:szCs w:val="30"/>
        </w:rPr>
        <w:sectPr w:rsidR="00161DF7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ascii="宋体" w:hAnsi="宋体" w:cs="宋体" w:hint="eastAsia"/>
          <w:sz w:val="30"/>
          <w:szCs w:val="30"/>
        </w:rPr>
        <w:t xml:space="preserve">项目申报单位盖章（科室）：         </w:t>
      </w:r>
    </w:p>
    <w:p w14:paraId="49F8A9AD" w14:textId="77777777" w:rsidR="00161DF7" w:rsidRDefault="00000000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lastRenderedPageBreak/>
        <w:t>项目申报文本</w:t>
      </w:r>
    </w:p>
    <w:tbl>
      <w:tblPr>
        <w:tblStyle w:val="a4"/>
        <w:tblpPr w:leftFromText="180" w:rightFromText="180" w:vertAnchor="text" w:horzAnchor="page" w:tblpXSpec="center" w:tblpY="168"/>
        <w:tblOverlap w:val="never"/>
        <w:tblW w:w="10772" w:type="dxa"/>
        <w:jc w:val="center"/>
        <w:tblLayout w:type="fixed"/>
        <w:tblLook w:val="04A0" w:firstRow="1" w:lastRow="0" w:firstColumn="1" w:lastColumn="0" w:noHBand="0" w:noVBand="1"/>
      </w:tblPr>
      <w:tblGrid>
        <w:gridCol w:w="2160"/>
        <w:gridCol w:w="3120"/>
        <w:gridCol w:w="2052"/>
        <w:gridCol w:w="3440"/>
      </w:tblGrid>
      <w:tr w:rsidR="00161DF7" w14:paraId="235DA4D1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63922F48" w14:textId="77777777" w:rsidR="00161DF7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7A2CCA66" w14:textId="77777777" w:rsidR="00161DF7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新凤小区开展房屋安全鉴定</w:t>
            </w:r>
          </w:p>
        </w:tc>
      </w:tr>
      <w:tr w:rsidR="00161DF7" w14:paraId="41FA5686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5A889FD8" w14:textId="77777777" w:rsidR="00161DF7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46690AF8" w14:textId="77777777" w:rsidR="00161DF7" w:rsidRDefault="00000000">
            <w:pPr>
              <w:jc w:val="left"/>
              <w:rPr>
                <w:sz w:val="24"/>
              </w:rPr>
            </w:pPr>
            <w:r>
              <w:rPr>
                <w:sz w:val="24"/>
              </w:rPr>
              <w:t>规划科</w:t>
            </w:r>
          </w:p>
        </w:tc>
        <w:tc>
          <w:tcPr>
            <w:tcW w:w="2052" w:type="dxa"/>
            <w:vAlign w:val="center"/>
          </w:tcPr>
          <w:p w14:paraId="46D69C58" w14:textId="77777777" w:rsidR="00161DF7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3238A40D" w14:textId="77777777" w:rsidR="00161DF7" w:rsidRDefault="00000000">
            <w:pPr>
              <w:jc w:val="left"/>
              <w:rPr>
                <w:sz w:val="24"/>
              </w:rPr>
            </w:pPr>
            <w:r>
              <w:rPr>
                <w:sz w:val="24"/>
              </w:rPr>
              <w:t>黄村镇政府</w:t>
            </w:r>
          </w:p>
        </w:tc>
      </w:tr>
      <w:tr w:rsidR="00161DF7" w14:paraId="1D6A14DB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3BD61751" w14:textId="77777777" w:rsidR="00161DF7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1F494097" w14:textId="77777777" w:rsidR="00161DF7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肖磊</w:t>
            </w:r>
          </w:p>
        </w:tc>
        <w:tc>
          <w:tcPr>
            <w:tcW w:w="2052" w:type="dxa"/>
            <w:vAlign w:val="center"/>
          </w:tcPr>
          <w:p w14:paraId="583FA33E" w14:textId="77777777" w:rsidR="00161DF7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1C6658D1" w14:textId="77777777" w:rsidR="00161DF7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13811499286</w:t>
            </w:r>
          </w:p>
        </w:tc>
      </w:tr>
      <w:tr w:rsidR="00161DF7" w14:paraId="569CFF13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09AEE19D" w14:textId="77777777" w:rsidR="00161DF7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15120587" w14:textId="77777777" w:rsidR="00161DF7" w:rsidRDefault="00161DF7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6F6AB613" w14:textId="77777777" w:rsidR="00161DF7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6BD7F348" w14:textId="77777777" w:rsidR="00161DF7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技术服务</w:t>
            </w:r>
          </w:p>
        </w:tc>
      </w:tr>
      <w:tr w:rsidR="00161DF7" w14:paraId="1338893F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5FF267B9" w14:textId="77777777" w:rsidR="00161DF7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71820CA8" w14:textId="77777777" w:rsidR="00161DF7" w:rsidRDefault="00161DF7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252C6AD1" w14:textId="77777777" w:rsidR="00161DF7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340A890D" w14:textId="77777777" w:rsidR="00161DF7" w:rsidRDefault="00161DF7">
            <w:pPr>
              <w:jc w:val="left"/>
              <w:rPr>
                <w:sz w:val="24"/>
              </w:rPr>
            </w:pPr>
          </w:p>
        </w:tc>
      </w:tr>
      <w:tr w:rsidR="00161DF7" w14:paraId="2BB6487C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7AF60156" w14:textId="77777777" w:rsidR="00161DF7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4A9E3D13" w14:textId="77777777" w:rsidR="00161DF7" w:rsidRDefault="00161DF7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3399CD0E" w14:textId="77777777" w:rsidR="00161DF7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2E5C730B" w14:textId="77777777" w:rsidR="00161DF7" w:rsidRDefault="00161DF7">
            <w:pPr>
              <w:jc w:val="left"/>
              <w:rPr>
                <w:sz w:val="24"/>
              </w:rPr>
            </w:pPr>
          </w:p>
        </w:tc>
      </w:tr>
      <w:tr w:rsidR="00161DF7" w14:paraId="655E7110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0B078E93" w14:textId="77777777" w:rsidR="00161DF7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3BF5427E" w14:textId="77777777" w:rsidR="00161DF7" w:rsidRDefault="00161DF7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4B04B23E" w14:textId="77777777" w:rsidR="00161DF7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0E36BF88" w14:textId="77777777" w:rsidR="00161DF7" w:rsidRDefault="00161DF7">
            <w:pPr>
              <w:jc w:val="left"/>
              <w:rPr>
                <w:sz w:val="24"/>
              </w:rPr>
            </w:pPr>
          </w:p>
        </w:tc>
      </w:tr>
      <w:tr w:rsidR="00161DF7" w14:paraId="59D3A0B6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7324568A" w14:textId="77777777" w:rsidR="00161DF7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5418E345" w14:textId="77777777" w:rsidR="00161DF7" w:rsidRDefault="00161DF7">
            <w:pPr>
              <w:jc w:val="left"/>
              <w:rPr>
                <w:sz w:val="24"/>
              </w:rPr>
            </w:pPr>
          </w:p>
        </w:tc>
      </w:tr>
      <w:tr w:rsidR="00161DF7" w14:paraId="7A16AFAA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26C94D5F" w14:textId="77777777" w:rsidR="00161DF7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13A9F488" w14:textId="77777777" w:rsidR="00161DF7" w:rsidRDefault="00161DF7">
            <w:pPr>
              <w:jc w:val="left"/>
              <w:rPr>
                <w:sz w:val="24"/>
              </w:rPr>
            </w:pPr>
          </w:p>
        </w:tc>
      </w:tr>
      <w:tr w:rsidR="00161DF7" w14:paraId="5DADBEF1" w14:textId="77777777">
        <w:trPr>
          <w:trHeight w:val="6921"/>
          <w:jc w:val="center"/>
        </w:trPr>
        <w:tc>
          <w:tcPr>
            <w:tcW w:w="2160" w:type="dxa"/>
            <w:vAlign w:val="center"/>
          </w:tcPr>
          <w:p w14:paraId="535DF7AE" w14:textId="77777777" w:rsidR="00161DF7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56F3AFD7" w14:textId="77777777" w:rsidR="00161DF7" w:rsidRDefault="00000000">
            <w:pPr>
              <w:jc w:val="left"/>
              <w:rPr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通过对房屋现况的检测及鉴定，主要包括材料强度检测、结构尺寸复核、构件变形损伤检查与检测、构造连接检查等现场检测，以及检测数据分析、结构验算分析等数据分析，综合现场检测结果和结构验算分析结果，进行房屋结构安全性鉴定及抗震鉴定，了解房屋现状结构安全性和抗震性能，为下一步规划处理实施方案提供基础技术资料及依据。</w:t>
            </w:r>
          </w:p>
        </w:tc>
      </w:tr>
    </w:tbl>
    <w:p w14:paraId="6D831CB5" w14:textId="77777777" w:rsidR="00161DF7" w:rsidRDefault="00161DF7">
      <w:pPr>
        <w:jc w:val="left"/>
        <w:rPr>
          <w:sz w:val="32"/>
          <w:szCs w:val="32"/>
        </w:rPr>
        <w:sectPr w:rsidR="00161DF7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59F140F1" w14:textId="77777777" w:rsidR="00161DF7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lastRenderedPageBreak/>
        <w:t>项目支出预算明细表</w:t>
      </w:r>
    </w:p>
    <w:p w14:paraId="17553AB1" w14:textId="77777777" w:rsidR="00161DF7" w:rsidRDefault="00000000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单位：规划科</w:t>
      </w:r>
      <w:r>
        <w:rPr>
          <w:rFonts w:hint="eastAsia"/>
          <w:sz w:val="30"/>
          <w:szCs w:val="30"/>
        </w:rPr>
        <w:t xml:space="preserve">                                                               </w:t>
      </w:r>
      <w:r>
        <w:rPr>
          <w:rFonts w:hint="eastAsia"/>
          <w:sz w:val="30"/>
          <w:szCs w:val="30"/>
        </w:rPr>
        <w:t>万元（保留六位小数）</w:t>
      </w:r>
    </w:p>
    <w:tbl>
      <w:tblPr>
        <w:tblStyle w:val="a4"/>
        <w:tblW w:w="14174" w:type="dxa"/>
        <w:tblLayout w:type="fixed"/>
        <w:tblLook w:val="04A0" w:firstRow="1" w:lastRow="0" w:firstColumn="1" w:lastColumn="0" w:noHBand="0" w:noVBand="1"/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:rsidR="00161DF7" w14:paraId="7EBF5548" w14:textId="77777777">
        <w:trPr>
          <w:trHeight w:val="850"/>
        </w:trPr>
        <w:tc>
          <w:tcPr>
            <w:tcW w:w="1012" w:type="dxa"/>
            <w:vAlign w:val="center"/>
          </w:tcPr>
          <w:p w14:paraId="3BB9434F" w14:textId="77777777" w:rsidR="00161DF7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4D581194" w14:textId="77777777" w:rsidR="00161DF7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46A7397A" w14:textId="77777777" w:rsidR="00161DF7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1854C794" w14:textId="77777777" w:rsidR="00161DF7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07792C78" w14:textId="77777777" w:rsidR="00161DF7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4EABB7CF" w14:textId="77777777" w:rsidR="00161DF7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2CB74D3A" w14:textId="77777777" w:rsidR="00161DF7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0F1A796C" w14:textId="77777777" w:rsidR="00161DF7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05B0E56D" w14:textId="77777777" w:rsidR="00161DF7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6E5E3B1F" w14:textId="77777777" w:rsidR="00161DF7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300EFAC4" w14:textId="77777777" w:rsidR="00161DF7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49B6F743" w14:textId="77777777" w:rsidR="00161DF7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0B3898D0" w14:textId="77777777" w:rsidR="00161DF7" w:rsidRDefault="00000000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单价</w:t>
            </w:r>
          </w:p>
        </w:tc>
        <w:tc>
          <w:tcPr>
            <w:tcW w:w="1013" w:type="dxa"/>
            <w:vAlign w:val="center"/>
          </w:tcPr>
          <w:p w14:paraId="154B2461" w14:textId="77777777" w:rsidR="00161DF7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预算申请金额</w:t>
            </w:r>
          </w:p>
        </w:tc>
      </w:tr>
      <w:tr w:rsidR="00161DF7" w14:paraId="1E209829" w14:textId="77777777">
        <w:trPr>
          <w:trHeight w:val="850"/>
        </w:trPr>
        <w:tc>
          <w:tcPr>
            <w:tcW w:w="1012" w:type="dxa"/>
            <w:vAlign w:val="center"/>
          </w:tcPr>
          <w:p w14:paraId="0D37A644" w14:textId="77777777" w:rsidR="00161DF7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服务费</w:t>
            </w:r>
            <w:r>
              <w:rPr>
                <w:rFonts w:ascii="宋体" w:hAnsi="宋体" w:cs="宋体"/>
                <w:sz w:val="24"/>
              </w:rPr>
              <w:t>费</w:t>
            </w:r>
          </w:p>
        </w:tc>
        <w:tc>
          <w:tcPr>
            <w:tcW w:w="1012" w:type="dxa"/>
            <w:vAlign w:val="center"/>
          </w:tcPr>
          <w:p w14:paraId="2AF242F7" w14:textId="77777777" w:rsidR="00161DF7" w:rsidRDefault="00161DF7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AFFC36A" w14:textId="77777777" w:rsidR="00161DF7" w:rsidRDefault="00161DF7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0F89080" w14:textId="77777777" w:rsidR="00161DF7" w:rsidRDefault="00161DF7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ACC53EB" w14:textId="77777777" w:rsidR="00161DF7" w:rsidRDefault="00161DF7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BBC3AE9" w14:textId="77777777" w:rsidR="00161DF7" w:rsidRDefault="00161DF7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F2CBCA3" w14:textId="77777777" w:rsidR="00161DF7" w:rsidRDefault="00161DF7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24D7157" w14:textId="77777777" w:rsidR="00161DF7" w:rsidRDefault="00161DF7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001CBF4" w14:textId="77777777" w:rsidR="00161DF7" w:rsidRDefault="00161DF7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FFA3612" w14:textId="77777777" w:rsidR="00161DF7" w:rsidRDefault="00161DF7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CF90FA1" w14:textId="77777777" w:rsidR="00161DF7" w:rsidRDefault="00161DF7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9D96B14" w14:textId="77777777" w:rsidR="00161DF7" w:rsidRDefault="00161DF7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4EDC512" w14:textId="77777777" w:rsidR="00161DF7" w:rsidRDefault="00161DF7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0ADFF1C" w14:textId="77777777" w:rsidR="00161DF7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50.000000</w:t>
            </w:r>
          </w:p>
        </w:tc>
      </w:tr>
      <w:tr w:rsidR="00161DF7" w14:paraId="53272B99" w14:textId="77777777">
        <w:trPr>
          <w:trHeight w:val="850"/>
        </w:trPr>
        <w:tc>
          <w:tcPr>
            <w:tcW w:w="1012" w:type="dxa"/>
            <w:vAlign w:val="center"/>
          </w:tcPr>
          <w:p w14:paraId="637A1F34" w14:textId="77777777" w:rsidR="00161DF7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合计</w:t>
            </w:r>
          </w:p>
        </w:tc>
        <w:tc>
          <w:tcPr>
            <w:tcW w:w="1012" w:type="dxa"/>
            <w:vAlign w:val="center"/>
          </w:tcPr>
          <w:p w14:paraId="5F0C0493" w14:textId="77777777" w:rsidR="00161DF7" w:rsidRDefault="00161DF7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B1870D0" w14:textId="77777777" w:rsidR="00161DF7" w:rsidRDefault="00161DF7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3ACCD9B" w14:textId="77777777" w:rsidR="00161DF7" w:rsidRDefault="00161DF7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7587878" w14:textId="77777777" w:rsidR="00161DF7" w:rsidRDefault="00161DF7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812602B" w14:textId="77777777" w:rsidR="00161DF7" w:rsidRDefault="00161DF7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40043E3" w14:textId="77777777" w:rsidR="00161DF7" w:rsidRDefault="00161DF7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9393561" w14:textId="77777777" w:rsidR="00161DF7" w:rsidRDefault="00161DF7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2C1A2E2" w14:textId="77777777" w:rsidR="00161DF7" w:rsidRDefault="00161DF7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9926702" w14:textId="77777777" w:rsidR="00161DF7" w:rsidRDefault="00161DF7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0868653" w14:textId="77777777" w:rsidR="00161DF7" w:rsidRDefault="00161DF7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3DC0CBE" w14:textId="77777777" w:rsidR="00161DF7" w:rsidRDefault="00161DF7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BE1D91F" w14:textId="77777777" w:rsidR="00161DF7" w:rsidRDefault="00161DF7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2535D19" w14:textId="77777777" w:rsidR="00161DF7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50.000000</w:t>
            </w:r>
          </w:p>
        </w:tc>
      </w:tr>
    </w:tbl>
    <w:p w14:paraId="20C06A2C" w14:textId="77777777" w:rsidR="00161DF7" w:rsidRDefault="00161DF7">
      <w:pPr>
        <w:jc w:val="left"/>
        <w:rPr>
          <w:sz w:val="30"/>
          <w:szCs w:val="30"/>
        </w:rPr>
        <w:sectPr w:rsidR="00161DF7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14:paraId="10B5DF72" w14:textId="77777777" w:rsidR="00161DF7" w:rsidRDefault="00000000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lastRenderedPageBreak/>
        <w:t>项目可行性报告</w:t>
      </w:r>
    </w:p>
    <w:p w14:paraId="2C49DA81" w14:textId="77777777" w:rsidR="00161DF7" w:rsidRDefault="00161DF7">
      <w:pPr>
        <w:jc w:val="center"/>
        <w:rPr>
          <w:b/>
          <w:bCs/>
          <w:sz w:val="44"/>
          <w:szCs w:val="44"/>
        </w:rPr>
      </w:pPr>
    </w:p>
    <w:p w14:paraId="28504248" w14:textId="77777777" w:rsidR="00161DF7" w:rsidRDefault="00161DF7">
      <w:pPr>
        <w:jc w:val="center"/>
        <w:rPr>
          <w:b/>
          <w:bCs/>
          <w:sz w:val="44"/>
          <w:szCs w:val="44"/>
        </w:rPr>
      </w:pPr>
    </w:p>
    <w:p w14:paraId="2A0B9F92" w14:textId="77777777" w:rsidR="00161DF7" w:rsidRDefault="00000000">
      <w:pPr>
        <w:numPr>
          <w:ilvl w:val="0"/>
          <w:numId w:val="1"/>
        </w:numPr>
        <w:jc w:val="left"/>
        <w:rPr>
          <w:rFonts w:ascii="华文隶书" w:eastAsia="华文隶书" w:hAnsi="华文隶书" w:cs="华文隶书"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基本情况：</w:t>
      </w:r>
    </w:p>
    <w:p w14:paraId="1AF56E98" w14:textId="77777777" w:rsidR="00161DF7" w:rsidRDefault="00000000">
      <w:pPr>
        <w:ind w:firstLineChars="200" w:firstLine="641"/>
        <w:jc w:val="left"/>
        <w:rPr>
          <w:rFonts w:ascii="华文隶书" w:eastAsia="华文隶书" w:hAnsi="华文隶书" w:cs="华文隶书" w:hint="eastAsia"/>
          <w:b/>
          <w:bCs/>
          <w:sz w:val="32"/>
          <w:szCs w:val="32"/>
        </w:rPr>
      </w:pPr>
      <w:r>
        <w:rPr>
          <w:rFonts w:ascii="华文隶书" w:eastAsia="华文隶书" w:hAnsi="华文隶书" w:cs="华文隶书" w:hint="eastAsia"/>
          <w:b/>
          <w:bCs/>
          <w:sz w:val="32"/>
          <w:szCs w:val="32"/>
        </w:rPr>
        <w:t>1.项目科室基本情况</w:t>
      </w:r>
    </w:p>
    <w:tbl>
      <w:tblPr>
        <w:tblStyle w:val="a4"/>
        <w:tblW w:w="8888" w:type="dxa"/>
        <w:tblLayout w:type="fixed"/>
        <w:tblLook w:val="04A0" w:firstRow="1" w:lastRow="0" w:firstColumn="1" w:lastColumn="0" w:noHBand="0" w:noVBand="1"/>
      </w:tblPr>
      <w:tblGrid>
        <w:gridCol w:w="1916"/>
        <w:gridCol w:w="2352"/>
        <w:gridCol w:w="1992"/>
        <w:gridCol w:w="2628"/>
      </w:tblGrid>
      <w:tr w:rsidR="00161DF7" w14:paraId="19836965" w14:textId="77777777">
        <w:tc>
          <w:tcPr>
            <w:tcW w:w="1916" w:type="dxa"/>
          </w:tcPr>
          <w:p w14:paraId="54A08CCB" w14:textId="77777777" w:rsidR="00161DF7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科室名称</w:t>
            </w:r>
          </w:p>
        </w:tc>
        <w:tc>
          <w:tcPr>
            <w:tcW w:w="2352" w:type="dxa"/>
          </w:tcPr>
          <w:p w14:paraId="2E461DD7" w14:textId="77777777" w:rsidR="00161DF7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规划科</w:t>
            </w:r>
          </w:p>
        </w:tc>
        <w:tc>
          <w:tcPr>
            <w:tcW w:w="1992" w:type="dxa"/>
          </w:tcPr>
          <w:p w14:paraId="52F38FA1" w14:textId="77777777" w:rsidR="00161DF7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地址（房间号）</w:t>
            </w:r>
          </w:p>
        </w:tc>
        <w:tc>
          <w:tcPr>
            <w:tcW w:w="2628" w:type="dxa"/>
          </w:tcPr>
          <w:p w14:paraId="64D9FB1D" w14:textId="77777777" w:rsidR="00161DF7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213</w:t>
            </w:r>
          </w:p>
        </w:tc>
      </w:tr>
      <w:tr w:rsidR="00161DF7" w14:paraId="498071BD" w14:textId="77777777">
        <w:tc>
          <w:tcPr>
            <w:tcW w:w="1916" w:type="dxa"/>
          </w:tcPr>
          <w:p w14:paraId="616F03B5" w14:textId="77777777" w:rsidR="00161DF7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联系电话</w:t>
            </w:r>
          </w:p>
        </w:tc>
        <w:tc>
          <w:tcPr>
            <w:tcW w:w="2352" w:type="dxa"/>
          </w:tcPr>
          <w:p w14:paraId="7AEE238C" w14:textId="77777777" w:rsidR="00161DF7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69246148</w:t>
            </w:r>
          </w:p>
        </w:tc>
        <w:tc>
          <w:tcPr>
            <w:tcW w:w="1992" w:type="dxa"/>
          </w:tcPr>
          <w:p w14:paraId="1CD6A82C" w14:textId="77777777" w:rsidR="00161DF7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邮编</w:t>
            </w:r>
          </w:p>
        </w:tc>
        <w:tc>
          <w:tcPr>
            <w:tcW w:w="2628" w:type="dxa"/>
          </w:tcPr>
          <w:p w14:paraId="71FE72A1" w14:textId="77777777" w:rsidR="00161DF7" w:rsidRDefault="00161DF7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</w:tr>
      <w:tr w:rsidR="00161DF7" w14:paraId="64C3DDA1" w14:textId="77777777">
        <w:tc>
          <w:tcPr>
            <w:tcW w:w="1916" w:type="dxa"/>
          </w:tcPr>
          <w:p w14:paraId="5F984530" w14:textId="77777777" w:rsidR="00161DF7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上级单位</w:t>
            </w:r>
          </w:p>
        </w:tc>
        <w:tc>
          <w:tcPr>
            <w:tcW w:w="2352" w:type="dxa"/>
          </w:tcPr>
          <w:p w14:paraId="6FA320FF" w14:textId="77777777" w:rsidR="00161DF7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区</w:t>
            </w:r>
            <w:r>
              <w:rPr>
                <w:rFonts w:ascii="宋体" w:hAnsi="宋体" w:cs="宋体" w:hint="eastAsia"/>
                <w:sz w:val="28"/>
                <w:szCs w:val="28"/>
              </w:rPr>
              <w:t>住建委</w:t>
            </w:r>
          </w:p>
        </w:tc>
        <w:tc>
          <w:tcPr>
            <w:tcW w:w="1992" w:type="dxa"/>
          </w:tcPr>
          <w:p w14:paraId="6035B951" w14:textId="77777777" w:rsidR="00161DF7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所隶主管领导</w:t>
            </w:r>
          </w:p>
        </w:tc>
        <w:tc>
          <w:tcPr>
            <w:tcW w:w="2628" w:type="dxa"/>
          </w:tcPr>
          <w:p w14:paraId="08133ACF" w14:textId="77777777" w:rsidR="00161DF7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吕征</w:t>
            </w:r>
          </w:p>
        </w:tc>
      </w:tr>
    </w:tbl>
    <w:p w14:paraId="491A5FCD" w14:textId="77777777" w:rsidR="00161DF7" w:rsidRDefault="00161DF7">
      <w:pPr>
        <w:ind w:left="803"/>
        <w:jc w:val="left"/>
        <w:rPr>
          <w:rFonts w:ascii="华文隶书" w:eastAsia="华文隶书" w:hAnsi="华文隶书" w:cs="华文隶书" w:hint="eastAsia"/>
          <w:b/>
          <w:bCs/>
          <w:sz w:val="32"/>
          <w:szCs w:val="32"/>
        </w:rPr>
      </w:pPr>
    </w:p>
    <w:p w14:paraId="13DA0E0C" w14:textId="77777777" w:rsidR="00161DF7" w:rsidRDefault="00161DF7">
      <w:pPr>
        <w:ind w:left="803"/>
        <w:jc w:val="left"/>
        <w:rPr>
          <w:rFonts w:ascii="华文隶书" w:eastAsia="华文隶书" w:hAnsi="华文隶书" w:cs="华文隶书" w:hint="eastAsia"/>
          <w:b/>
          <w:bCs/>
          <w:sz w:val="32"/>
          <w:szCs w:val="32"/>
        </w:rPr>
      </w:pPr>
    </w:p>
    <w:p w14:paraId="2F599C48" w14:textId="77777777" w:rsidR="00161DF7" w:rsidRDefault="00000000">
      <w:pPr>
        <w:ind w:firstLineChars="200" w:firstLine="641"/>
        <w:jc w:val="left"/>
        <w:rPr>
          <w:rFonts w:ascii="华文隶书" w:eastAsia="华文隶书" w:hAnsi="华文隶书" w:cs="华文隶书" w:hint="eastAsia"/>
          <w:b/>
          <w:bCs/>
          <w:sz w:val="32"/>
          <w:szCs w:val="32"/>
        </w:rPr>
      </w:pPr>
      <w:r>
        <w:rPr>
          <w:rFonts w:ascii="华文隶书" w:eastAsia="华文隶书" w:hAnsi="华文隶书" w:cs="华文隶书" w:hint="eastAsia"/>
          <w:b/>
          <w:bCs/>
          <w:sz w:val="32"/>
          <w:szCs w:val="32"/>
        </w:rPr>
        <w:t>2.项目基本情况</w:t>
      </w:r>
    </w:p>
    <w:tbl>
      <w:tblPr>
        <w:tblStyle w:val="a4"/>
        <w:tblW w:w="8522" w:type="dxa"/>
        <w:tblLayout w:type="fixed"/>
        <w:tblLook w:val="04A0" w:firstRow="1" w:lastRow="0" w:firstColumn="1" w:lastColumn="0" w:noHBand="0" w:noVBand="1"/>
      </w:tblPr>
      <w:tblGrid>
        <w:gridCol w:w="2300"/>
        <w:gridCol w:w="6222"/>
      </w:tblGrid>
      <w:tr w:rsidR="00161DF7" w14:paraId="63014A37" w14:textId="77777777">
        <w:tc>
          <w:tcPr>
            <w:tcW w:w="2300" w:type="dxa"/>
          </w:tcPr>
          <w:p w14:paraId="1BCD394B" w14:textId="77777777" w:rsidR="00161DF7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 w14:paraId="2B1BC27F" w14:textId="77777777" w:rsidR="00161DF7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城镇责任规划师项目</w:t>
            </w:r>
          </w:p>
        </w:tc>
      </w:tr>
      <w:tr w:rsidR="00161DF7" w14:paraId="4E77176D" w14:textId="77777777">
        <w:tc>
          <w:tcPr>
            <w:tcW w:w="2300" w:type="dxa"/>
          </w:tcPr>
          <w:p w14:paraId="43891624" w14:textId="77777777" w:rsidR="00161DF7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项目类型</w:t>
            </w:r>
          </w:p>
        </w:tc>
        <w:tc>
          <w:tcPr>
            <w:tcW w:w="6222" w:type="dxa"/>
          </w:tcPr>
          <w:p w14:paraId="7D234E13" w14:textId="77777777" w:rsidR="00161DF7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1.行政事业类□       2.专项资金类☑</w:t>
            </w:r>
          </w:p>
        </w:tc>
      </w:tr>
      <w:tr w:rsidR="00161DF7" w14:paraId="6EA2A8F1" w14:textId="77777777">
        <w:tc>
          <w:tcPr>
            <w:tcW w:w="2300" w:type="dxa"/>
          </w:tcPr>
          <w:p w14:paraId="49CA996C" w14:textId="77777777" w:rsidR="00161DF7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项目属性</w:t>
            </w:r>
          </w:p>
        </w:tc>
        <w:tc>
          <w:tcPr>
            <w:tcW w:w="6222" w:type="dxa"/>
          </w:tcPr>
          <w:p w14:paraId="7C6CA27E" w14:textId="77777777" w:rsidR="00161DF7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1.延续项目</w:t>
            </w:r>
            <w:r>
              <w:rPr>
                <w:rFonts w:ascii="宋体" w:hAnsi="宋体" w:cs="宋体" w:hint="eastAsia"/>
                <w:sz w:val="28"/>
                <w:szCs w:val="28"/>
              </w:rPr>
              <w:sym w:font="Wingdings 2" w:char="0052"/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2.新增项目□</w:t>
            </w:r>
          </w:p>
        </w:tc>
      </w:tr>
    </w:tbl>
    <w:p w14:paraId="7138186A" w14:textId="77777777" w:rsidR="00161DF7" w:rsidRDefault="00000000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主要工作内容：</w:t>
      </w:r>
    </w:p>
    <w:p w14:paraId="100D85E2" w14:textId="77777777" w:rsidR="00161DF7" w:rsidRDefault="00000000">
      <w:pPr>
        <w:spacing w:line="400" w:lineRule="exact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通过对房屋现况的检测及鉴定，主要包括材料强度检测、结构尺寸复核、构件变形损伤检查与检测、构造连接检查等现场检测，以及检测数据分析、结构验算分析等数据分析，综合现场检测结果和结构验算分析结果，进行房屋结构安全性鉴定及抗震鉴定，了解房屋现状结构安全性和抗震性能，为下一步规划处理实施方案提供基础技术资料及依据。</w:t>
      </w:r>
    </w:p>
    <w:p w14:paraId="71D5EDD0" w14:textId="77777777" w:rsidR="00161DF7" w:rsidRDefault="00000000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项目总投入情况（包括人、财、物等方面）：</w:t>
      </w:r>
    </w:p>
    <w:p w14:paraId="3711460A" w14:textId="77777777" w:rsidR="00161DF7" w:rsidRDefault="00000000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服务合同费用共</w:t>
      </w:r>
      <w:r>
        <w:rPr>
          <w:rFonts w:ascii="宋体" w:hAnsi="宋体" w:cs="宋体" w:hint="eastAsia"/>
          <w:sz w:val="28"/>
          <w:szCs w:val="28"/>
        </w:rPr>
        <w:t>500,000.00元。</w:t>
      </w:r>
    </w:p>
    <w:p w14:paraId="2CB8C2AE" w14:textId="77777777" w:rsidR="00161DF7" w:rsidRDefault="00161DF7">
      <w:pPr>
        <w:jc w:val="left"/>
        <w:rPr>
          <w:rFonts w:ascii="宋体" w:hAnsi="宋体" w:cs="宋体" w:hint="eastAsia"/>
          <w:sz w:val="28"/>
          <w:szCs w:val="28"/>
        </w:rPr>
      </w:pPr>
    </w:p>
    <w:p w14:paraId="471146E8" w14:textId="77777777" w:rsidR="00161DF7" w:rsidRDefault="00161DF7">
      <w:pPr>
        <w:jc w:val="left"/>
        <w:rPr>
          <w:rFonts w:ascii="宋体" w:hAnsi="宋体" w:cs="宋体" w:hint="eastAsia"/>
          <w:sz w:val="28"/>
          <w:szCs w:val="28"/>
        </w:rPr>
      </w:pPr>
    </w:p>
    <w:p w14:paraId="7CDA06DF" w14:textId="77777777" w:rsidR="00161DF7" w:rsidRDefault="00161DF7">
      <w:pPr>
        <w:jc w:val="left"/>
        <w:rPr>
          <w:rFonts w:ascii="宋体" w:hAnsi="宋体" w:cs="宋体" w:hint="eastAsia"/>
          <w:sz w:val="28"/>
          <w:szCs w:val="28"/>
        </w:rPr>
      </w:pPr>
    </w:p>
    <w:p w14:paraId="53469BFC" w14:textId="77777777" w:rsidR="00161DF7" w:rsidRDefault="00161DF7">
      <w:pPr>
        <w:jc w:val="left"/>
        <w:rPr>
          <w:rFonts w:ascii="宋体" w:hAnsi="宋体" w:cs="宋体" w:hint="eastAsia"/>
          <w:sz w:val="28"/>
          <w:szCs w:val="28"/>
        </w:rPr>
      </w:pPr>
    </w:p>
    <w:p w14:paraId="56DAFFDE" w14:textId="77777777" w:rsidR="00161DF7" w:rsidRDefault="00161DF7">
      <w:pPr>
        <w:jc w:val="left"/>
        <w:rPr>
          <w:rFonts w:ascii="宋体" w:hAnsi="宋体" w:cs="宋体" w:hint="eastAsia"/>
          <w:sz w:val="28"/>
          <w:szCs w:val="28"/>
        </w:rPr>
      </w:pPr>
    </w:p>
    <w:p w14:paraId="2A96C203" w14:textId="77777777" w:rsidR="00161DF7" w:rsidRDefault="00161DF7">
      <w:pPr>
        <w:jc w:val="left"/>
        <w:rPr>
          <w:rFonts w:ascii="宋体" w:hAnsi="宋体" w:cs="宋体" w:hint="eastAsia"/>
          <w:sz w:val="28"/>
          <w:szCs w:val="28"/>
        </w:rPr>
      </w:pPr>
    </w:p>
    <w:p w14:paraId="749DC92D" w14:textId="77777777" w:rsidR="00161DF7" w:rsidRDefault="00000000">
      <w:pPr>
        <w:numPr>
          <w:ilvl w:val="0"/>
          <w:numId w:val="1"/>
        </w:numPr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必要性和可行性</w:t>
      </w:r>
    </w:p>
    <w:p w14:paraId="643BA640" w14:textId="77777777" w:rsidR="00161DF7" w:rsidRDefault="00000000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项目实施的必要性：</w:t>
      </w:r>
    </w:p>
    <w:p w14:paraId="5F65DC76" w14:textId="77777777" w:rsidR="00161DF7" w:rsidRDefault="00000000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项目实施的可行性：</w:t>
      </w:r>
    </w:p>
    <w:p w14:paraId="61C77454" w14:textId="77777777" w:rsidR="00161DF7" w:rsidRDefault="00000000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项目风险与不确定性：</w:t>
      </w:r>
    </w:p>
    <w:p w14:paraId="3BC6B613" w14:textId="77777777" w:rsidR="00161DF7" w:rsidRDefault="00000000">
      <w:pPr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进度与计划安排：</w:t>
      </w:r>
      <w:r>
        <w:rPr>
          <w:rFonts w:ascii="宋体" w:hAnsi="宋体" w:cs="宋体"/>
          <w:b/>
          <w:bCs/>
          <w:sz w:val="32"/>
          <w:szCs w:val="32"/>
        </w:rPr>
        <w:t xml:space="preserve"> </w:t>
      </w:r>
    </w:p>
    <w:tbl>
      <w:tblPr>
        <w:tblStyle w:val="a4"/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161DF7" w14:paraId="3ABE9E0A" w14:textId="77777777">
        <w:trPr>
          <w:jc w:val="center"/>
        </w:trPr>
        <w:tc>
          <w:tcPr>
            <w:tcW w:w="2840" w:type="dxa"/>
            <w:vAlign w:val="center"/>
          </w:tcPr>
          <w:p w14:paraId="5143BE88" w14:textId="77777777" w:rsidR="00161DF7" w:rsidRDefault="00000000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vAlign w:val="center"/>
          </w:tcPr>
          <w:p w14:paraId="2EF15A1F" w14:textId="77777777" w:rsidR="00161DF7" w:rsidRDefault="00000000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7C1B349E" w14:textId="77777777" w:rsidR="00161DF7" w:rsidRDefault="00000000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进度计划</w:t>
            </w:r>
          </w:p>
        </w:tc>
      </w:tr>
      <w:tr w:rsidR="00161DF7" w14:paraId="02561AE2" w14:textId="77777777">
        <w:trPr>
          <w:jc w:val="center"/>
        </w:trPr>
        <w:tc>
          <w:tcPr>
            <w:tcW w:w="2840" w:type="dxa"/>
            <w:vMerge w:val="restart"/>
          </w:tcPr>
          <w:p w14:paraId="3DC1BD39" w14:textId="77777777" w:rsidR="00161DF7" w:rsidRDefault="00161DF7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4C851A82" w14:textId="77777777" w:rsidR="00161DF7" w:rsidRDefault="00161DF7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2956CF29" w14:textId="77777777" w:rsidR="00161DF7" w:rsidRDefault="00161DF7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</w:p>
        </w:tc>
      </w:tr>
      <w:tr w:rsidR="00161DF7" w14:paraId="0A076DF0" w14:textId="77777777">
        <w:trPr>
          <w:jc w:val="center"/>
        </w:trPr>
        <w:tc>
          <w:tcPr>
            <w:tcW w:w="2840" w:type="dxa"/>
            <w:vMerge/>
          </w:tcPr>
          <w:p w14:paraId="3C52126A" w14:textId="77777777" w:rsidR="00161DF7" w:rsidRDefault="00161DF7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33993CD6" w14:textId="77777777" w:rsidR="00161DF7" w:rsidRDefault="00161DF7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18BF9D6F" w14:textId="77777777" w:rsidR="00161DF7" w:rsidRDefault="00161DF7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</w:p>
        </w:tc>
      </w:tr>
    </w:tbl>
    <w:p w14:paraId="5A115605" w14:textId="77777777" w:rsidR="00161DF7" w:rsidRDefault="00161DF7">
      <w:pPr>
        <w:jc w:val="left"/>
        <w:rPr>
          <w:rFonts w:ascii="宋体" w:hAnsi="宋体" w:cs="宋体" w:hint="eastAsia"/>
          <w:b/>
          <w:bCs/>
          <w:sz w:val="32"/>
          <w:szCs w:val="32"/>
        </w:rPr>
      </w:pPr>
    </w:p>
    <w:p w14:paraId="661DE2BE" w14:textId="77777777" w:rsidR="00161DF7" w:rsidRDefault="00161DF7">
      <w:pPr>
        <w:jc w:val="left"/>
        <w:rPr>
          <w:rFonts w:ascii="宋体" w:hAnsi="宋体" w:cs="宋体" w:hint="eastAsia"/>
          <w:b/>
          <w:bCs/>
          <w:sz w:val="32"/>
          <w:szCs w:val="32"/>
        </w:rPr>
      </w:pPr>
    </w:p>
    <w:p w14:paraId="23908691" w14:textId="77777777" w:rsidR="00161DF7" w:rsidRDefault="00161DF7">
      <w:pPr>
        <w:ind w:left="803"/>
        <w:jc w:val="left"/>
        <w:rPr>
          <w:rFonts w:ascii="宋体" w:hAnsi="宋体" w:cs="宋体" w:hint="eastAsia"/>
          <w:sz w:val="28"/>
          <w:szCs w:val="28"/>
        </w:rPr>
      </w:pPr>
    </w:p>
    <w:p w14:paraId="7A871F98" w14:textId="77777777" w:rsidR="00161DF7" w:rsidRDefault="00161DF7">
      <w:pPr>
        <w:jc w:val="left"/>
        <w:rPr>
          <w:rFonts w:ascii="华文隶书" w:eastAsia="华文隶书" w:hAnsi="华文隶书" w:cs="华文隶书" w:hint="eastAsia"/>
          <w:b/>
          <w:bCs/>
          <w:sz w:val="32"/>
          <w:szCs w:val="32"/>
        </w:rPr>
        <w:sectPr w:rsidR="00161DF7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2CD40FE4" w14:textId="77777777" w:rsidR="00161DF7" w:rsidRDefault="00000000">
      <w:pPr>
        <w:jc w:val="left"/>
        <w:rPr>
          <w:rFonts w:ascii="宋体" w:hAnsi="宋体" w:cs="宋体" w:hint="eastAsia"/>
          <w:b/>
          <w:bCs/>
          <w:sz w:val="32"/>
          <w:szCs w:val="32"/>
        </w:rPr>
        <w:sectPr w:rsidR="00161DF7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工程类项目：施工图纸及预算书（文件）</w:t>
      </w:r>
    </w:p>
    <w:p w14:paraId="5E727977" w14:textId="77777777" w:rsidR="00161DF7" w:rsidRDefault="00000000">
      <w:pPr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采购类项目：采购清单</w:t>
      </w:r>
    </w:p>
    <w:tbl>
      <w:tblPr>
        <w:tblStyle w:val="a4"/>
        <w:tblW w:w="14292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:rsidR="00161DF7" w14:paraId="763CAE82" w14:textId="77777777">
        <w:tc>
          <w:tcPr>
            <w:tcW w:w="14292" w:type="dxa"/>
            <w:gridSpan w:val="7"/>
          </w:tcPr>
          <w:p w14:paraId="68AAA9B0" w14:textId="77777777" w:rsidR="00161DF7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新凤小区开展房屋安全鉴定</w:t>
            </w:r>
          </w:p>
        </w:tc>
      </w:tr>
      <w:tr w:rsidR="00161DF7" w14:paraId="3BE1FF29" w14:textId="77777777">
        <w:tc>
          <w:tcPr>
            <w:tcW w:w="14292" w:type="dxa"/>
            <w:gridSpan w:val="7"/>
          </w:tcPr>
          <w:p w14:paraId="10FFAECF" w14:textId="77777777" w:rsidR="00161DF7" w:rsidRDefault="00000000">
            <w:pPr>
              <w:jc w:val="righ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单位：万元</w:t>
            </w:r>
          </w:p>
        </w:tc>
      </w:tr>
      <w:tr w:rsidR="00161DF7" w14:paraId="17378EDC" w14:textId="77777777">
        <w:tc>
          <w:tcPr>
            <w:tcW w:w="2142" w:type="dxa"/>
          </w:tcPr>
          <w:p w14:paraId="68069811" w14:textId="77777777" w:rsidR="00161DF7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序号</w:t>
            </w:r>
          </w:p>
        </w:tc>
        <w:tc>
          <w:tcPr>
            <w:tcW w:w="1493" w:type="dxa"/>
          </w:tcPr>
          <w:p w14:paraId="6004ABA6" w14:textId="77777777" w:rsidR="00161DF7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名称</w:t>
            </w:r>
          </w:p>
        </w:tc>
        <w:tc>
          <w:tcPr>
            <w:tcW w:w="3090" w:type="dxa"/>
          </w:tcPr>
          <w:p w14:paraId="2E39F997" w14:textId="77777777" w:rsidR="00161DF7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品牌及规格型号功能</w:t>
            </w:r>
          </w:p>
        </w:tc>
        <w:tc>
          <w:tcPr>
            <w:tcW w:w="1492" w:type="dxa"/>
          </w:tcPr>
          <w:p w14:paraId="0128DA1F" w14:textId="77777777" w:rsidR="00161DF7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单价</w:t>
            </w:r>
          </w:p>
        </w:tc>
        <w:tc>
          <w:tcPr>
            <w:tcW w:w="2025" w:type="dxa"/>
          </w:tcPr>
          <w:p w14:paraId="17447696" w14:textId="77777777" w:rsidR="00161DF7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数量 </w:t>
            </w:r>
          </w:p>
        </w:tc>
        <w:tc>
          <w:tcPr>
            <w:tcW w:w="2025" w:type="dxa"/>
          </w:tcPr>
          <w:p w14:paraId="3886091F" w14:textId="77777777" w:rsidR="00161DF7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单位</w:t>
            </w:r>
          </w:p>
        </w:tc>
        <w:tc>
          <w:tcPr>
            <w:tcW w:w="2025" w:type="dxa"/>
          </w:tcPr>
          <w:p w14:paraId="0918CB2F" w14:textId="77777777" w:rsidR="00161DF7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总价</w:t>
            </w:r>
          </w:p>
        </w:tc>
      </w:tr>
      <w:tr w:rsidR="00161DF7" w14:paraId="1558E4C5" w14:textId="77777777">
        <w:tc>
          <w:tcPr>
            <w:tcW w:w="2142" w:type="dxa"/>
          </w:tcPr>
          <w:p w14:paraId="49705E05" w14:textId="77777777" w:rsidR="00161DF7" w:rsidRDefault="00161DF7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1493" w:type="dxa"/>
          </w:tcPr>
          <w:p w14:paraId="76D3C652" w14:textId="77777777" w:rsidR="00161DF7" w:rsidRDefault="00161DF7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3090" w:type="dxa"/>
          </w:tcPr>
          <w:p w14:paraId="356C3632" w14:textId="77777777" w:rsidR="00161DF7" w:rsidRDefault="00161DF7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1492" w:type="dxa"/>
          </w:tcPr>
          <w:p w14:paraId="1367E021" w14:textId="77777777" w:rsidR="00161DF7" w:rsidRDefault="00161DF7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2025" w:type="dxa"/>
          </w:tcPr>
          <w:p w14:paraId="130DFBCD" w14:textId="77777777" w:rsidR="00161DF7" w:rsidRDefault="00161DF7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2025" w:type="dxa"/>
          </w:tcPr>
          <w:p w14:paraId="1A81A897" w14:textId="77777777" w:rsidR="00161DF7" w:rsidRDefault="00161DF7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2025" w:type="dxa"/>
          </w:tcPr>
          <w:p w14:paraId="7B2D5669" w14:textId="77777777" w:rsidR="00161DF7" w:rsidRDefault="00161DF7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</w:tr>
      <w:tr w:rsidR="00161DF7" w14:paraId="0046D6D6" w14:textId="77777777">
        <w:tc>
          <w:tcPr>
            <w:tcW w:w="12267" w:type="dxa"/>
            <w:gridSpan w:val="6"/>
          </w:tcPr>
          <w:p w14:paraId="0E4D1F54" w14:textId="77777777" w:rsidR="00161DF7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合计</w:t>
            </w:r>
          </w:p>
        </w:tc>
        <w:tc>
          <w:tcPr>
            <w:tcW w:w="2025" w:type="dxa"/>
          </w:tcPr>
          <w:p w14:paraId="3FB7911D" w14:textId="77777777" w:rsidR="00161DF7" w:rsidRDefault="00161DF7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</w:tr>
    </w:tbl>
    <w:p w14:paraId="38AC864A" w14:textId="77777777" w:rsidR="00161DF7" w:rsidRDefault="00161DF7">
      <w:pPr>
        <w:jc w:val="left"/>
        <w:rPr>
          <w:rFonts w:ascii="宋体" w:hAnsi="宋体" w:cs="宋体" w:hint="eastAsia"/>
          <w:b/>
          <w:bCs/>
          <w:sz w:val="32"/>
          <w:szCs w:val="32"/>
        </w:rPr>
      </w:pPr>
    </w:p>
    <w:p w14:paraId="4DA8A7B7" w14:textId="77777777" w:rsidR="00161DF7" w:rsidRDefault="00000000">
      <w:pPr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三方报价</w:t>
      </w:r>
    </w:p>
    <w:sectPr w:rsidR="00161DF7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DC1F133"/>
    <w:multiLevelType w:val="singleLevel"/>
    <w:tmpl w:val="DDC1F13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301D7F26"/>
    <w:multiLevelType w:val="singleLevel"/>
    <w:tmpl w:val="301D7F2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754205194">
    <w:abstractNumId w:val="0"/>
  </w:num>
  <w:num w:numId="2" w16cid:durableId="20014934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zNkMTFkODEzMGI3ODdmZDMyNzUwNmQ0MmI0MWQxZDQifQ=="/>
  </w:docVars>
  <w:rsids>
    <w:rsidRoot w:val="34B53ED7"/>
    <w:rsid w:val="000E7AFF"/>
    <w:rsid w:val="001162E6"/>
    <w:rsid w:val="00161DF7"/>
    <w:rsid w:val="00184A34"/>
    <w:rsid w:val="002B5234"/>
    <w:rsid w:val="002C4173"/>
    <w:rsid w:val="00382DB1"/>
    <w:rsid w:val="003C760A"/>
    <w:rsid w:val="003D34C8"/>
    <w:rsid w:val="00433F18"/>
    <w:rsid w:val="004C5077"/>
    <w:rsid w:val="005C54AD"/>
    <w:rsid w:val="00652EC5"/>
    <w:rsid w:val="006A0F2B"/>
    <w:rsid w:val="00734522"/>
    <w:rsid w:val="00844B55"/>
    <w:rsid w:val="00856372"/>
    <w:rsid w:val="00926332"/>
    <w:rsid w:val="00947F11"/>
    <w:rsid w:val="009F272C"/>
    <w:rsid w:val="00AF0404"/>
    <w:rsid w:val="00B8554D"/>
    <w:rsid w:val="00B911C0"/>
    <w:rsid w:val="00DC6104"/>
    <w:rsid w:val="00EB74C9"/>
    <w:rsid w:val="00F53884"/>
    <w:rsid w:val="0A5D4D63"/>
    <w:rsid w:val="107E1DBD"/>
    <w:rsid w:val="13F73D10"/>
    <w:rsid w:val="14333E3C"/>
    <w:rsid w:val="1C766D20"/>
    <w:rsid w:val="1C783BAC"/>
    <w:rsid w:val="2B427D0F"/>
    <w:rsid w:val="2F471EE1"/>
    <w:rsid w:val="308113CB"/>
    <w:rsid w:val="34157003"/>
    <w:rsid w:val="34B53ED7"/>
    <w:rsid w:val="3E7A7E0E"/>
    <w:rsid w:val="44A4644B"/>
    <w:rsid w:val="47D77BE6"/>
    <w:rsid w:val="4F815F87"/>
    <w:rsid w:val="54F9326F"/>
    <w:rsid w:val="59467262"/>
    <w:rsid w:val="625005B0"/>
    <w:rsid w:val="651C2939"/>
    <w:rsid w:val="67F058E6"/>
    <w:rsid w:val="6D535020"/>
    <w:rsid w:val="6EC35554"/>
    <w:rsid w:val="71857CC6"/>
    <w:rsid w:val="78C71570"/>
    <w:rsid w:val="79160859"/>
    <w:rsid w:val="7B52329C"/>
    <w:rsid w:val="7C8D7F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8E08D"/>
  <w15:docId w15:val="{1D0A5AA3-1CB6-4F6E-ABD2-F47CE6FFF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uiPriority w:val="99"/>
    <w:qFormat/>
    <w:pPr>
      <w:spacing w:after="120"/>
    </w:p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正文文本首行缩进1"/>
    <w:basedOn w:val="a3"/>
    <w:qFormat/>
    <w:pPr>
      <w:ind w:firstLineChars="1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1</TotalTime>
  <Pages>7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项目申报文本</dc:title>
  <dc:creator>秋清寒╮</dc:creator>
  <cp:lastModifiedBy>慧鹏 张</cp:lastModifiedBy>
  <cp:revision>5</cp:revision>
  <cp:lastPrinted>2018-09-07T03:15:00Z</cp:lastPrinted>
  <dcterms:created xsi:type="dcterms:W3CDTF">2023-09-13T08:53:00Z</dcterms:created>
  <dcterms:modified xsi:type="dcterms:W3CDTF">2024-08-29T06:29:00Z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2052-11.1.0.12155</vt:lpwstr>
  </property>
  <property fmtid="{D5CDD505-2E9C-101B-9397-08002B2CF9AE}" pid="3" name="ICV">
    <vt:lpwstr>B77BE42258A44AF3A541BBDD3C698D23_13</vt:lpwstr>
  </property>
</Properties>
</file>