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C1646" w14:textId="77777777" w:rsidR="00EF6546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12EF7890" w14:textId="77777777" w:rsidR="00EF6546" w:rsidRDefault="00EF6546">
      <w:pPr>
        <w:rPr>
          <w:sz w:val="52"/>
          <w:szCs w:val="32"/>
        </w:rPr>
      </w:pPr>
    </w:p>
    <w:p w14:paraId="07F0ECD4" w14:textId="77777777" w:rsidR="00EF6546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40BA438D" w14:textId="77777777" w:rsidR="00EF654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——黄村镇其他自建房屋结构安全隐患排查项目</w:t>
      </w:r>
    </w:p>
    <w:p w14:paraId="44BE5D73" w14:textId="77777777" w:rsidR="00EF6546" w:rsidRDefault="00EF6546">
      <w:pPr>
        <w:rPr>
          <w:sz w:val="32"/>
          <w:szCs w:val="32"/>
        </w:rPr>
      </w:pPr>
    </w:p>
    <w:p w14:paraId="5613EDD3" w14:textId="77777777" w:rsidR="00EF6546" w:rsidRDefault="00EF6546">
      <w:pPr>
        <w:rPr>
          <w:sz w:val="32"/>
          <w:szCs w:val="32"/>
        </w:rPr>
      </w:pPr>
    </w:p>
    <w:p w14:paraId="5597AAD1" w14:textId="77777777" w:rsidR="00EF6546" w:rsidRDefault="00EF6546">
      <w:pPr>
        <w:rPr>
          <w:sz w:val="32"/>
          <w:szCs w:val="32"/>
        </w:rPr>
      </w:pPr>
    </w:p>
    <w:p w14:paraId="3680F4BC" w14:textId="77777777" w:rsidR="00EF6546" w:rsidRDefault="00EF6546">
      <w:pPr>
        <w:rPr>
          <w:sz w:val="32"/>
          <w:szCs w:val="32"/>
        </w:rPr>
      </w:pPr>
    </w:p>
    <w:p w14:paraId="0C399DDA" w14:textId="77777777" w:rsidR="00EF6546" w:rsidRDefault="00EF6546">
      <w:pPr>
        <w:rPr>
          <w:sz w:val="32"/>
          <w:szCs w:val="32"/>
        </w:rPr>
      </w:pPr>
    </w:p>
    <w:p w14:paraId="19696799" w14:textId="77777777" w:rsidR="00EF654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7BB82348" w14:textId="77777777" w:rsidR="00EF654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622E8507" w14:textId="77777777" w:rsidR="00EF654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2023</w:t>
      </w:r>
      <w:r>
        <w:rPr>
          <w:rFonts w:hint="eastAsia"/>
          <w:sz w:val="32"/>
          <w:szCs w:val="32"/>
        </w:rPr>
        <w:t>年</w:t>
      </w:r>
    </w:p>
    <w:p w14:paraId="2DB251C2" w14:textId="7A1A0F13" w:rsidR="00EF654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</w:t>
      </w:r>
      <w:r w:rsidR="009C247C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年</w:t>
      </w:r>
    </w:p>
    <w:p w14:paraId="2CF74EC1" w14:textId="77777777" w:rsidR="00EF6546" w:rsidRDefault="00EF6546">
      <w:pPr>
        <w:rPr>
          <w:sz w:val="32"/>
          <w:szCs w:val="32"/>
        </w:rPr>
      </w:pPr>
    </w:p>
    <w:p w14:paraId="2694FC56" w14:textId="77777777" w:rsidR="00EF6546" w:rsidRDefault="00EF6546">
      <w:pPr>
        <w:rPr>
          <w:sz w:val="32"/>
          <w:szCs w:val="32"/>
        </w:rPr>
      </w:pPr>
    </w:p>
    <w:p w14:paraId="3CA127E3" w14:textId="77777777" w:rsidR="00EF6546" w:rsidRDefault="00EF6546">
      <w:pPr>
        <w:rPr>
          <w:sz w:val="32"/>
          <w:szCs w:val="32"/>
        </w:rPr>
      </w:pPr>
    </w:p>
    <w:p w14:paraId="0D841598" w14:textId="77777777" w:rsidR="00EF6546" w:rsidRDefault="00000000">
      <w:pPr>
        <w:rPr>
          <w:rFonts w:ascii="宋体" w:hAnsi="宋体" w:cs="宋体" w:hint="eastAsia"/>
          <w:sz w:val="30"/>
          <w:szCs w:val="30"/>
        </w:rPr>
        <w:sectPr w:rsidR="00EF654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1F3D31CD" w14:textId="77777777" w:rsidR="00EF6546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5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EF6546" w14:paraId="28A841E5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9AC4730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133BB61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黄村镇其他自建房屋结构安全隐患排查项目</w:t>
            </w:r>
          </w:p>
        </w:tc>
      </w:tr>
      <w:tr w:rsidR="00EF6546" w14:paraId="64C62DC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9F4B6DF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C186A32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6FAECA31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F8FA553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:rsidR="00EF6546" w14:paraId="0C891AB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1D80AB5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81F978B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6F05AEDF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812991F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 w:rsidR="00EF6546" w14:paraId="4D4C212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2D1EFBE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AE6EDAA" w14:textId="77777777" w:rsidR="00EF6546" w:rsidRDefault="00EF654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83881F5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ADE4D66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技术服务</w:t>
            </w:r>
          </w:p>
        </w:tc>
      </w:tr>
      <w:tr w:rsidR="00EF6546" w14:paraId="2630A98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CA028CF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74A7906" w14:textId="77777777" w:rsidR="00EF6546" w:rsidRDefault="00EF654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F119D57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1CDFB5C" w14:textId="77777777" w:rsidR="00EF6546" w:rsidRDefault="00EF6546">
            <w:pPr>
              <w:jc w:val="left"/>
              <w:rPr>
                <w:sz w:val="24"/>
              </w:rPr>
            </w:pPr>
          </w:p>
        </w:tc>
      </w:tr>
      <w:tr w:rsidR="00EF6546" w14:paraId="2633A3E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3E36C5E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6C115F6" w14:textId="77777777" w:rsidR="00EF6546" w:rsidRDefault="00EF654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874409B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EDF43AB" w14:textId="77777777" w:rsidR="00EF6546" w:rsidRDefault="00EF6546">
            <w:pPr>
              <w:jc w:val="left"/>
              <w:rPr>
                <w:sz w:val="24"/>
              </w:rPr>
            </w:pPr>
          </w:p>
        </w:tc>
      </w:tr>
      <w:tr w:rsidR="00EF6546" w14:paraId="4DE9FDF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624ACC4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804A3BB" w14:textId="77777777" w:rsidR="00EF6546" w:rsidRDefault="00EF654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50A368C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3DB44C4" w14:textId="77777777" w:rsidR="00EF6546" w:rsidRDefault="00EF6546">
            <w:pPr>
              <w:jc w:val="left"/>
              <w:rPr>
                <w:sz w:val="24"/>
              </w:rPr>
            </w:pPr>
          </w:p>
        </w:tc>
      </w:tr>
      <w:tr w:rsidR="00EF6546" w14:paraId="6A5F42A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4C13371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22DF44CD" w14:textId="77777777" w:rsidR="00EF6546" w:rsidRDefault="00EF6546">
            <w:pPr>
              <w:jc w:val="left"/>
              <w:rPr>
                <w:sz w:val="24"/>
              </w:rPr>
            </w:pPr>
          </w:p>
        </w:tc>
      </w:tr>
      <w:tr w:rsidR="00EF6546" w14:paraId="6B4CC13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38C6312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1BC18D0C" w14:textId="77777777" w:rsidR="00EF6546" w:rsidRDefault="00EF6546">
            <w:pPr>
              <w:jc w:val="left"/>
              <w:rPr>
                <w:sz w:val="24"/>
              </w:rPr>
            </w:pPr>
          </w:p>
        </w:tc>
      </w:tr>
      <w:tr w:rsidR="00EF6546" w14:paraId="30DEDE4F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7A9DACED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DFFFECE" w14:textId="77777777" w:rsidR="00EF654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根据国务院办公厅印发的《全国自建房安全专项整治工作方案》，按照市委市政府工作部署，结合《北京市自建房安全专项整治工作方案》、《北京市自建房结构安全隐患排查技术导则》和关于印发《北京市</w:t>
            </w:r>
            <w:r>
              <w:rPr>
                <w:sz w:val="24"/>
              </w:rPr>
              <w:t>“</w:t>
            </w:r>
            <w:r>
              <w:rPr>
                <w:rFonts w:hint="eastAsia"/>
                <w:sz w:val="24"/>
              </w:rPr>
              <w:t>三合一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综合整治工作手册（</w:t>
            </w:r>
            <w:r>
              <w:rPr>
                <w:sz w:val="24"/>
              </w:rPr>
              <w:t>1.0</w:t>
            </w:r>
            <w:r>
              <w:rPr>
                <w:rFonts w:hint="eastAsia"/>
                <w:sz w:val="24"/>
              </w:rPr>
              <w:t>版）》的通知文件精神，按照市委市政府、区委区政府工作部署和要求，以灾害风险普查成果为基础，开启黄村镇自建房屋安全专项排查整治工作。</w:t>
            </w:r>
            <w:r>
              <w:rPr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</w:rPr>
              <w:t>日完成全部黄村镇其他自建房摸底工作，并录入城乡自建房安全专项整治信息归集平台。</w:t>
            </w:r>
          </w:p>
        </w:tc>
      </w:tr>
    </w:tbl>
    <w:p w14:paraId="71033C63" w14:textId="77777777" w:rsidR="00EF6546" w:rsidRDefault="00EF6546">
      <w:pPr>
        <w:jc w:val="left"/>
        <w:rPr>
          <w:sz w:val="32"/>
          <w:szCs w:val="32"/>
        </w:rPr>
        <w:sectPr w:rsidR="00EF654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24308AF1" w14:textId="77777777" w:rsidR="00EF6546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754F0575" w14:textId="77777777" w:rsidR="00EF6546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</w:t>
      </w:r>
      <w:r>
        <w:rPr>
          <w:rFonts w:hint="eastAsia"/>
          <w:sz w:val="30"/>
          <w:szCs w:val="30"/>
        </w:rPr>
        <w:t xml:space="preserve">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EF6546" w14:paraId="5DE0C93D" w14:textId="77777777">
        <w:trPr>
          <w:trHeight w:val="850"/>
        </w:trPr>
        <w:tc>
          <w:tcPr>
            <w:tcW w:w="1012" w:type="dxa"/>
            <w:vAlign w:val="center"/>
          </w:tcPr>
          <w:p w14:paraId="73914566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720497A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CAF84B2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4825D0F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838CB5C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5DE6A20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9A486F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59D998FF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BCF6434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E43D225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7AE19234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3AB2E102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B6ED6F9" w14:textId="77777777" w:rsidR="00EF6546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663A1913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EF6546" w14:paraId="56241AAF" w14:textId="77777777">
        <w:trPr>
          <w:trHeight w:val="850"/>
        </w:trPr>
        <w:tc>
          <w:tcPr>
            <w:tcW w:w="1012" w:type="dxa"/>
            <w:vAlign w:val="center"/>
          </w:tcPr>
          <w:p w14:paraId="1395131D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服务费</w:t>
            </w:r>
            <w:r>
              <w:rPr>
                <w:rFonts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vAlign w:val="center"/>
          </w:tcPr>
          <w:p w14:paraId="590AECDE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32DD65F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085A631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245A209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65ECE4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53DB476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B40BDDF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C11E40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4B28265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F415459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84DDDAF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E3E4616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61386B8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415.453600</w:t>
            </w:r>
          </w:p>
        </w:tc>
      </w:tr>
      <w:tr w:rsidR="00EF6546" w14:paraId="215A0AFF" w14:textId="77777777">
        <w:trPr>
          <w:trHeight w:val="850"/>
        </w:trPr>
        <w:tc>
          <w:tcPr>
            <w:tcW w:w="1012" w:type="dxa"/>
            <w:vAlign w:val="center"/>
          </w:tcPr>
          <w:p w14:paraId="42207D3F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7371B346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F77904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FEA8092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532D18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BF5B335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BE8C8A7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C6684B0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3FD1B7E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0149C86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1C57BCD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02B2703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847922" w14:textId="77777777" w:rsidR="00EF6546" w:rsidRDefault="00EF654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F27B511" w14:textId="77777777" w:rsidR="00EF6546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415.453600</w:t>
            </w:r>
          </w:p>
        </w:tc>
      </w:tr>
    </w:tbl>
    <w:p w14:paraId="16649D80" w14:textId="77777777" w:rsidR="00EF6546" w:rsidRDefault="00EF6546">
      <w:pPr>
        <w:jc w:val="left"/>
        <w:rPr>
          <w:sz w:val="30"/>
          <w:szCs w:val="30"/>
        </w:rPr>
        <w:sectPr w:rsidR="00EF6546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2CFAE834" w14:textId="77777777" w:rsidR="00EF6546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30AAEF47" w14:textId="77777777" w:rsidR="00EF6546" w:rsidRDefault="00EF6546">
      <w:pPr>
        <w:jc w:val="center"/>
        <w:rPr>
          <w:b/>
          <w:bCs/>
          <w:sz w:val="44"/>
          <w:szCs w:val="44"/>
        </w:rPr>
      </w:pPr>
    </w:p>
    <w:p w14:paraId="28AA4F36" w14:textId="77777777" w:rsidR="00EF6546" w:rsidRDefault="00EF6546">
      <w:pPr>
        <w:jc w:val="center"/>
        <w:rPr>
          <w:b/>
          <w:bCs/>
          <w:sz w:val="44"/>
          <w:szCs w:val="44"/>
        </w:rPr>
      </w:pPr>
    </w:p>
    <w:p w14:paraId="28AD8AFB" w14:textId="77777777" w:rsidR="00EF6546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24B99A26" w14:textId="77777777" w:rsidR="00EF6546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5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EF6546" w14:paraId="6FA3D306" w14:textId="77777777">
        <w:tc>
          <w:tcPr>
            <w:tcW w:w="1916" w:type="dxa"/>
          </w:tcPr>
          <w:p w14:paraId="7F5B6AE8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712154F1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26C49BC3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5F984534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213</w:t>
            </w:r>
          </w:p>
        </w:tc>
      </w:tr>
      <w:tr w:rsidR="00EF6546" w14:paraId="773D71A3" w14:textId="77777777">
        <w:tc>
          <w:tcPr>
            <w:tcW w:w="1916" w:type="dxa"/>
          </w:tcPr>
          <w:p w14:paraId="7AE38609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059A0707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010C3F7C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4DEC2467" w14:textId="77777777" w:rsidR="00EF6546" w:rsidRDefault="00EF6546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546" w14:paraId="5C97E164" w14:textId="77777777">
        <w:tc>
          <w:tcPr>
            <w:tcW w:w="1916" w:type="dxa"/>
          </w:tcPr>
          <w:p w14:paraId="0B3D66F0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4DA2CE3E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ascii="宋体" w:hAnsi="宋体" w:cs="宋体" w:hint="eastAsia"/>
                <w:sz w:val="28"/>
                <w:szCs w:val="28"/>
              </w:rPr>
              <w:t>住建委</w:t>
            </w:r>
          </w:p>
        </w:tc>
        <w:tc>
          <w:tcPr>
            <w:tcW w:w="1992" w:type="dxa"/>
          </w:tcPr>
          <w:p w14:paraId="79CEFE2E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14FA2CDD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49AEA1A1" w14:textId="77777777" w:rsidR="00EF6546" w:rsidRDefault="00EF6546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4B7B7155" w14:textId="77777777" w:rsidR="00EF6546" w:rsidRDefault="00EF6546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59B7AD88" w14:textId="77777777" w:rsidR="00EF6546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EF6546" w14:paraId="4F6038C1" w14:textId="77777777">
        <w:tc>
          <w:tcPr>
            <w:tcW w:w="2300" w:type="dxa"/>
          </w:tcPr>
          <w:p w14:paraId="76892A92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07332006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城镇责任规划师项目</w:t>
            </w:r>
          </w:p>
        </w:tc>
      </w:tr>
      <w:tr w:rsidR="00EF6546" w14:paraId="4DFDD973" w14:textId="77777777">
        <w:tc>
          <w:tcPr>
            <w:tcW w:w="2300" w:type="dxa"/>
          </w:tcPr>
          <w:p w14:paraId="396E3541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53FDE317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2.专项资金类☑</w:t>
            </w:r>
          </w:p>
        </w:tc>
      </w:tr>
      <w:tr w:rsidR="00EF6546" w14:paraId="2A6027CD" w14:textId="77777777">
        <w:tc>
          <w:tcPr>
            <w:tcW w:w="2300" w:type="dxa"/>
          </w:tcPr>
          <w:p w14:paraId="1E8BE06E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772D92A8" w14:textId="77777777" w:rsidR="00EF6546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>
              <w:rPr>
                <w:rFonts w:ascii="宋体" w:hAnsi="宋体" w:cs="宋体" w:hint="eastAsia"/>
                <w:sz w:val="28"/>
                <w:szCs w:val="28"/>
              </w:rPr>
              <w:sym w:font="Wingdings 2" w:char="0052"/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2.新增项目□</w:t>
            </w:r>
          </w:p>
        </w:tc>
      </w:tr>
    </w:tbl>
    <w:p w14:paraId="45E3A52F" w14:textId="77777777" w:rsidR="00EF6546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4944E161" w14:textId="77777777" w:rsidR="00EF6546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根据国务院办公厅印发的《全国自建房安全专项整治工作方案》，按照市委市政府工作部署，结合《北京市自建房安全专项整治工作方案》、《北京市自建房结构安全隐患排查技术导则》和关于印发《北京市“三合一”综合整治工作手册（1.0版）》的通知文件精神，按照市委市政府、区委区政府工作部署和要求，以灾害风险普查成果为基础，开启黄村镇自建房屋安全专项排查整治工作。2023年6月30日完成全部黄村镇其他自建房摸底工作，并录入城乡自建房安全专项整</w:t>
      </w:r>
      <w:r>
        <w:rPr>
          <w:rFonts w:ascii="宋体" w:hAnsi="宋体" w:cs="宋体" w:hint="eastAsia"/>
          <w:sz w:val="28"/>
          <w:szCs w:val="28"/>
        </w:rPr>
        <w:lastRenderedPageBreak/>
        <w:t>治信息归集平台。</w:t>
      </w:r>
    </w:p>
    <w:p w14:paraId="72870FE4" w14:textId="77777777" w:rsidR="00EF6546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42798CDF" w14:textId="77777777" w:rsidR="00EF6546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服务合同费用共</w:t>
      </w:r>
      <w:r>
        <w:rPr>
          <w:rFonts w:ascii="宋体" w:hAnsi="宋体" w:cs="宋体" w:hint="eastAsia"/>
          <w:sz w:val="28"/>
          <w:szCs w:val="28"/>
        </w:rPr>
        <w:t>4154536.00元。</w:t>
      </w:r>
    </w:p>
    <w:p w14:paraId="4C1E2858" w14:textId="77777777" w:rsidR="00EF6546" w:rsidRDefault="00EF6546">
      <w:pPr>
        <w:jc w:val="left"/>
        <w:rPr>
          <w:rFonts w:ascii="宋体" w:hAnsi="宋体" w:cs="宋体" w:hint="eastAsia"/>
          <w:sz w:val="28"/>
          <w:szCs w:val="28"/>
        </w:rPr>
      </w:pPr>
    </w:p>
    <w:p w14:paraId="3BFE8FEF" w14:textId="77777777" w:rsidR="00EF6546" w:rsidRDefault="00EF6546">
      <w:pPr>
        <w:jc w:val="left"/>
        <w:rPr>
          <w:rFonts w:ascii="宋体" w:hAnsi="宋体" w:cs="宋体" w:hint="eastAsia"/>
          <w:sz w:val="28"/>
          <w:szCs w:val="28"/>
        </w:rPr>
      </w:pPr>
    </w:p>
    <w:p w14:paraId="2FE4A71B" w14:textId="77777777" w:rsidR="00EF6546" w:rsidRDefault="00EF6546">
      <w:pPr>
        <w:jc w:val="left"/>
        <w:rPr>
          <w:rFonts w:ascii="宋体" w:hAnsi="宋体" w:cs="宋体" w:hint="eastAsia"/>
          <w:sz w:val="28"/>
          <w:szCs w:val="28"/>
        </w:rPr>
      </w:pPr>
    </w:p>
    <w:p w14:paraId="71EB8422" w14:textId="77777777" w:rsidR="00EF6546" w:rsidRDefault="00EF6546">
      <w:pPr>
        <w:jc w:val="left"/>
        <w:rPr>
          <w:rFonts w:ascii="宋体" w:hAnsi="宋体" w:cs="宋体" w:hint="eastAsia"/>
          <w:sz w:val="28"/>
          <w:szCs w:val="28"/>
        </w:rPr>
      </w:pPr>
    </w:p>
    <w:p w14:paraId="7338F792" w14:textId="77777777" w:rsidR="00EF6546" w:rsidRDefault="00EF6546">
      <w:pPr>
        <w:jc w:val="left"/>
        <w:rPr>
          <w:rFonts w:ascii="宋体" w:hAnsi="宋体" w:cs="宋体" w:hint="eastAsia"/>
          <w:sz w:val="28"/>
          <w:szCs w:val="28"/>
        </w:rPr>
      </w:pPr>
    </w:p>
    <w:p w14:paraId="6B7E998B" w14:textId="77777777" w:rsidR="00EF6546" w:rsidRDefault="00EF6546">
      <w:pPr>
        <w:jc w:val="left"/>
        <w:rPr>
          <w:rFonts w:ascii="宋体" w:hAnsi="宋体" w:cs="宋体" w:hint="eastAsia"/>
          <w:sz w:val="28"/>
          <w:szCs w:val="28"/>
        </w:rPr>
      </w:pPr>
    </w:p>
    <w:p w14:paraId="72D54CEC" w14:textId="77777777" w:rsidR="00EF6546" w:rsidRDefault="00000000">
      <w:pPr>
        <w:numPr>
          <w:ilvl w:val="0"/>
          <w:numId w:val="1"/>
        </w:num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14:paraId="7BF4FB6F" w14:textId="77777777" w:rsidR="00EF6546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005EBB5A" w14:textId="77777777" w:rsidR="00EF6546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4D462012" w14:textId="77777777" w:rsidR="00EF6546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16492B1C" w14:textId="77777777" w:rsidR="00EF6546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EF6546" w14:paraId="201A6A8D" w14:textId="77777777">
        <w:trPr>
          <w:jc w:val="center"/>
        </w:trPr>
        <w:tc>
          <w:tcPr>
            <w:tcW w:w="2840" w:type="dxa"/>
            <w:vAlign w:val="center"/>
          </w:tcPr>
          <w:p w14:paraId="10078780" w14:textId="77777777" w:rsidR="00EF6546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0BE5E111" w14:textId="77777777" w:rsidR="00EF6546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CF7F90F" w14:textId="77777777" w:rsidR="00EF6546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EF6546" w14:paraId="09D0F41B" w14:textId="77777777">
        <w:trPr>
          <w:jc w:val="center"/>
        </w:trPr>
        <w:tc>
          <w:tcPr>
            <w:tcW w:w="2840" w:type="dxa"/>
            <w:vMerge w:val="restart"/>
          </w:tcPr>
          <w:p w14:paraId="30765C3F" w14:textId="77777777" w:rsidR="00EF6546" w:rsidRDefault="00EF6546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7BD9921" w14:textId="77777777" w:rsidR="00EF6546" w:rsidRDefault="00EF6546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FA86253" w14:textId="77777777" w:rsidR="00EF6546" w:rsidRDefault="00EF6546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  <w:tr w:rsidR="00EF6546" w14:paraId="0F6E837A" w14:textId="77777777">
        <w:trPr>
          <w:jc w:val="center"/>
        </w:trPr>
        <w:tc>
          <w:tcPr>
            <w:tcW w:w="2840" w:type="dxa"/>
            <w:vMerge/>
          </w:tcPr>
          <w:p w14:paraId="30315D24" w14:textId="77777777" w:rsidR="00EF6546" w:rsidRDefault="00EF6546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0CF03CB" w14:textId="77777777" w:rsidR="00EF6546" w:rsidRDefault="00EF6546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50D17B28" w14:textId="77777777" w:rsidR="00EF6546" w:rsidRDefault="00EF6546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1DB69FE9" w14:textId="77777777" w:rsidR="00EF6546" w:rsidRDefault="00EF6546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02217727" w14:textId="77777777" w:rsidR="00EF6546" w:rsidRDefault="00EF6546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58E4CDE9" w14:textId="77777777" w:rsidR="00EF6546" w:rsidRDefault="00EF6546">
      <w:pPr>
        <w:ind w:left="803"/>
        <w:jc w:val="left"/>
        <w:rPr>
          <w:rFonts w:ascii="宋体" w:hAnsi="宋体" w:cs="宋体" w:hint="eastAsia"/>
          <w:sz w:val="28"/>
          <w:szCs w:val="28"/>
        </w:rPr>
      </w:pPr>
    </w:p>
    <w:p w14:paraId="5CBC4D12" w14:textId="77777777" w:rsidR="00EF6546" w:rsidRDefault="00EF6546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  <w:sectPr w:rsidR="00EF654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EE58BD3" w14:textId="77777777" w:rsidR="00EF6546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  <w:sectPr w:rsidR="00EF654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0731E0CB" w14:textId="77777777" w:rsidR="00EF6546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5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EF6546" w14:paraId="77728FEE" w14:textId="77777777">
        <w:tc>
          <w:tcPr>
            <w:tcW w:w="14292" w:type="dxa"/>
            <w:gridSpan w:val="7"/>
          </w:tcPr>
          <w:p w14:paraId="1F8975A2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黄村镇其他自建房屋结构安全隐患排查项目</w:t>
            </w:r>
          </w:p>
        </w:tc>
      </w:tr>
      <w:tr w:rsidR="00EF6546" w14:paraId="411425D6" w14:textId="77777777">
        <w:tc>
          <w:tcPr>
            <w:tcW w:w="14292" w:type="dxa"/>
            <w:gridSpan w:val="7"/>
          </w:tcPr>
          <w:p w14:paraId="010893A1" w14:textId="77777777" w:rsidR="00EF6546" w:rsidRDefault="00000000">
            <w:pPr>
              <w:jc w:val="righ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EF6546" w14:paraId="1982EEFC" w14:textId="77777777">
        <w:tc>
          <w:tcPr>
            <w:tcW w:w="2142" w:type="dxa"/>
          </w:tcPr>
          <w:p w14:paraId="3CFC4BE0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35F79A1B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76DFCD74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02D9DE92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7B3C2B3A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4E534602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BB1A7E5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EF6546" w14:paraId="6F890A21" w14:textId="77777777">
        <w:tc>
          <w:tcPr>
            <w:tcW w:w="2142" w:type="dxa"/>
          </w:tcPr>
          <w:p w14:paraId="4F16F783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3" w:type="dxa"/>
          </w:tcPr>
          <w:p w14:paraId="3F223EBF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090" w:type="dxa"/>
          </w:tcPr>
          <w:p w14:paraId="1FCDFD48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2" w:type="dxa"/>
          </w:tcPr>
          <w:p w14:paraId="3C7A691B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F1F0242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3A66277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411C2375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546" w14:paraId="05AEC11B" w14:textId="77777777">
        <w:tc>
          <w:tcPr>
            <w:tcW w:w="12267" w:type="dxa"/>
            <w:gridSpan w:val="6"/>
          </w:tcPr>
          <w:p w14:paraId="775690E4" w14:textId="77777777" w:rsidR="00EF6546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4F01733D" w14:textId="77777777" w:rsidR="00EF6546" w:rsidRDefault="00EF6546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1C32E966" w14:textId="77777777" w:rsidR="00EF6546" w:rsidRDefault="00EF6546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6830B78F" w14:textId="77777777" w:rsidR="00EF6546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EF6546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10656327">
    <w:abstractNumId w:val="0"/>
  </w:num>
  <w:num w:numId="2" w16cid:durableId="1944411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NkMTFkODEzMGI3ODdmZDMyNzUwNmQ0MmI0MWQxZDQifQ=="/>
  </w:docVars>
  <w:rsids>
    <w:rsidRoot w:val="34B53ED7"/>
    <w:rsid w:val="000E7AFF"/>
    <w:rsid w:val="001162E6"/>
    <w:rsid w:val="00184A34"/>
    <w:rsid w:val="001E6F17"/>
    <w:rsid w:val="002B5234"/>
    <w:rsid w:val="002C4173"/>
    <w:rsid w:val="00382DB1"/>
    <w:rsid w:val="004C5077"/>
    <w:rsid w:val="005C54AD"/>
    <w:rsid w:val="00652EC5"/>
    <w:rsid w:val="00844B55"/>
    <w:rsid w:val="00926332"/>
    <w:rsid w:val="00947F11"/>
    <w:rsid w:val="009C247C"/>
    <w:rsid w:val="009F272C"/>
    <w:rsid w:val="00AF0404"/>
    <w:rsid w:val="00B8554D"/>
    <w:rsid w:val="00B911C0"/>
    <w:rsid w:val="00DC6104"/>
    <w:rsid w:val="00EF6546"/>
    <w:rsid w:val="00F53884"/>
    <w:rsid w:val="0A5D4D63"/>
    <w:rsid w:val="107E1DBD"/>
    <w:rsid w:val="1120725D"/>
    <w:rsid w:val="13F73D10"/>
    <w:rsid w:val="14333E3C"/>
    <w:rsid w:val="1C766D20"/>
    <w:rsid w:val="1C783BAC"/>
    <w:rsid w:val="2F471EE1"/>
    <w:rsid w:val="308113CB"/>
    <w:rsid w:val="34B53ED7"/>
    <w:rsid w:val="3E7A7E0E"/>
    <w:rsid w:val="44A4644B"/>
    <w:rsid w:val="47D77BE6"/>
    <w:rsid w:val="4F815F87"/>
    <w:rsid w:val="54F9326F"/>
    <w:rsid w:val="59467262"/>
    <w:rsid w:val="625005B0"/>
    <w:rsid w:val="630964AA"/>
    <w:rsid w:val="651C2939"/>
    <w:rsid w:val="67F058E6"/>
    <w:rsid w:val="6D535020"/>
    <w:rsid w:val="6EC35554"/>
    <w:rsid w:val="71857CC6"/>
    <w:rsid w:val="772C18F3"/>
    <w:rsid w:val="78C71570"/>
    <w:rsid w:val="79160859"/>
    <w:rsid w:val="7B52329C"/>
    <w:rsid w:val="7C8D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EBEDF"/>
  <w15:docId w15:val="{E230B6FD-4662-4B80-AF0D-FD18D988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a4"/>
    <w:uiPriority w:val="99"/>
    <w:qFormat/>
    <w:pPr>
      <w:spacing w:after="120"/>
    </w:p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文本首行缩进1"/>
    <w:basedOn w:val="a3"/>
    <w:qFormat/>
    <w:pPr>
      <w:ind w:firstLineChars="100" w:firstLine="420"/>
    </w:pPr>
  </w:style>
  <w:style w:type="character" w:customStyle="1" w:styleId="a4">
    <w:name w:val="正文文本 字符"/>
    <w:basedOn w:val="a0"/>
    <w:link w:val="a3"/>
    <w:rPr>
      <w:rFonts w:ascii="黑体" w:eastAsia="黑体" w:hAnsi="宋体" w:cs="黑体" w:hint="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7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慧鹏 张</cp:lastModifiedBy>
  <cp:revision>3</cp:revision>
  <cp:lastPrinted>2018-09-07T03:15:00Z</cp:lastPrinted>
  <dcterms:created xsi:type="dcterms:W3CDTF">2023-09-13T08:53:00Z</dcterms:created>
  <dcterms:modified xsi:type="dcterms:W3CDTF">2024-08-29T06:27:00Z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B77BE42258A44AF3A541BBDD3C698D23_13</vt:lpwstr>
  </property>
</Properties>
</file>