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7B233A" w14:textId="77777777" w:rsidR="00465D6D" w:rsidRDefault="00000000">
      <w:pPr>
        <w:pStyle w:val="1"/>
        <w:jc w:val="center"/>
        <w:rPr>
          <w:sz w:val="52"/>
          <w:szCs w:val="32"/>
        </w:rPr>
      </w:pPr>
      <w:r>
        <w:rPr>
          <w:rFonts w:hint="eastAsia"/>
          <w:sz w:val="52"/>
          <w:szCs w:val="32"/>
        </w:rPr>
        <w:t>项目申报文本</w:t>
      </w:r>
    </w:p>
    <w:p w14:paraId="190328A9" w14:textId="77777777" w:rsidR="00465D6D" w:rsidRDefault="00465D6D">
      <w:pPr>
        <w:rPr>
          <w:sz w:val="52"/>
          <w:szCs w:val="32"/>
        </w:rPr>
      </w:pPr>
    </w:p>
    <w:p w14:paraId="293BA4E7" w14:textId="77777777" w:rsidR="00465D6D" w:rsidRDefault="00000000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北京市</w:t>
      </w:r>
      <w:proofErr w:type="gramStart"/>
      <w:r>
        <w:rPr>
          <w:rFonts w:hint="eastAsia"/>
          <w:sz w:val="32"/>
          <w:szCs w:val="32"/>
        </w:rPr>
        <w:t>大兴区</w:t>
      </w:r>
      <w:proofErr w:type="gramEnd"/>
      <w:r>
        <w:rPr>
          <w:rFonts w:hint="eastAsia"/>
          <w:sz w:val="32"/>
          <w:szCs w:val="32"/>
        </w:rPr>
        <w:t>黄村镇城乡建设办公室（规划科）</w:t>
      </w:r>
    </w:p>
    <w:p w14:paraId="7031ECA9" w14:textId="78ABFFA1" w:rsidR="00465D6D" w:rsidRDefault="00000000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——</w:t>
      </w:r>
      <w:r w:rsidR="00AF274B" w:rsidRPr="00AF274B">
        <w:rPr>
          <w:rFonts w:hint="eastAsia"/>
          <w:sz w:val="32"/>
          <w:szCs w:val="32"/>
        </w:rPr>
        <w:t>黄村镇存在一般安全隐患经营性自建房房屋安全鉴定服务项目</w:t>
      </w:r>
    </w:p>
    <w:p w14:paraId="4650F8D2" w14:textId="77777777" w:rsidR="00465D6D" w:rsidRDefault="00465D6D">
      <w:pPr>
        <w:rPr>
          <w:sz w:val="32"/>
          <w:szCs w:val="32"/>
        </w:rPr>
      </w:pPr>
    </w:p>
    <w:p w14:paraId="2B6659A5" w14:textId="77777777" w:rsidR="00465D6D" w:rsidRDefault="00465D6D">
      <w:pPr>
        <w:rPr>
          <w:sz w:val="32"/>
          <w:szCs w:val="32"/>
        </w:rPr>
      </w:pPr>
    </w:p>
    <w:p w14:paraId="1089E21D" w14:textId="77777777" w:rsidR="00465D6D" w:rsidRDefault="00465D6D">
      <w:pPr>
        <w:rPr>
          <w:sz w:val="32"/>
          <w:szCs w:val="32"/>
        </w:rPr>
      </w:pPr>
    </w:p>
    <w:p w14:paraId="14B43DD7" w14:textId="77777777" w:rsidR="00465D6D" w:rsidRDefault="00465D6D">
      <w:pPr>
        <w:rPr>
          <w:sz w:val="32"/>
          <w:szCs w:val="32"/>
        </w:rPr>
      </w:pPr>
    </w:p>
    <w:p w14:paraId="61B529A2" w14:textId="77777777" w:rsidR="00465D6D" w:rsidRDefault="00465D6D">
      <w:pPr>
        <w:rPr>
          <w:sz w:val="32"/>
          <w:szCs w:val="32"/>
        </w:rPr>
      </w:pPr>
    </w:p>
    <w:p w14:paraId="7E0B2575" w14:textId="77777777" w:rsidR="00465D6D" w:rsidRDefault="00000000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项目申报单位（科室）：规划科</w:t>
      </w:r>
    </w:p>
    <w:p w14:paraId="0CA8F224" w14:textId="77777777" w:rsidR="00465D6D" w:rsidRDefault="00000000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主管部门（区直或镇）：黄村镇政府</w:t>
      </w:r>
    </w:p>
    <w:p w14:paraId="485E13A3" w14:textId="77777777" w:rsidR="00465D6D" w:rsidRDefault="00000000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项目实施年度：</w:t>
      </w:r>
      <w:r>
        <w:rPr>
          <w:rFonts w:hint="eastAsia"/>
          <w:sz w:val="32"/>
          <w:szCs w:val="32"/>
        </w:rPr>
        <w:t>2022</w:t>
      </w:r>
      <w:r>
        <w:rPr>
          <w:rFonts w:hint="eastAsia"/>
          <w:sz w:val="32"/>
          <w:szCs w:val="32"/>
        </w:rPr>
        <w:t>年</w:t>
      </w:r>
    </w:p>
    <w:p w14:paraId="5C2435C5" w14:textId="6323AEF8" w:rsidR="00465D6D" w:rsidRDefault="00000000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项目申报时间：</w:t>
      </w:r>
      <w:r>
        <w:rPr>
          <w:rFonts w:hint="eastAsia"/>
          <w:sz w:val="32"/>
          <w:szCs w:val="32"/>
        </w:rPr>
        <w:t>202</w:t>
      </w:r>
      <w:r w:rsidR="007512C6">
        <w:rPr>
          <w:rFonts w:hint="eastAsia"/>
          <w:sz w:val="32"/>
          <w:szCs w:val="32"/>
        </w:rPr>
        <w:t>5</w:t>
      </w:r>
      <w:r>
        <w:rPr>
          <w:rFonts w:hint="eastAsia"/>
          <w:sz w:val="32"/>
          <w:szCs w:val="32"/>
        </w:rPr>
        <w:t>年</w:t>
      </w:r>
    </w:p>
    <w:p w14:paraId="742FB36F" w14:textId="77777777" w:rsidR="00465D6D" w:rsidRDefault="00465D6D">
      <w:pPr>
        <w:rPr>
          <w:sz w:val="32"/>
          <w:szCs w:val="32"/>
        </w:rPr>
      </w:pPr>
    </w:p>
    <w:p w14:paraId="6503A69A" w14:textId="77777777" w:rsidR="00465D6D" w:rsidRDefault="00465D6D">
      <w:pPr>
        <w:rPr>
          <w:sz w:val="32"/>
          <w:szCs w:val="32"/>
        </w:rPr>
      </w:pPr>
    </w:p>
    <w:p w14:paraId="581B56C2" w14:textId="77777777" w:rsidR="00465D6D" w:rsidRDefault="00465D6D">
      <w:pPr>
        <w:rPr>
          <w:sz w:val="32"/>
          <w:szCs w:val="32"/>
        </w:rPr>
      </w:pPr>
    </w:p>
    <w:p w14:paraId="2BDC3123" w14:textId="77777777" w:rsidR="00465D6D" w:rsidRDefault="00000000">
      <w:pPr>
        <w:rPr>
          <w:rFonts w:ascii="宋体" w:hAnsi="宋体" w:cs="宋体" w:hint="eastAsia"/>
          <w:sz w:val="30"/>
          <w:szCs w:val="30"/>
        </w:rPr>
        <w:sectPr w:rsidR="00465D6D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>
        <w:rPr>
          <w:rFonts w:ascii="宋体" w:hAnsi="宋体" w:cs="宋体" w:hint="eastAsia"/>
          <w:sz w:val="30"/>
          <w:szCs w:val="30"/>
        </w:rPr>
        <w:t xml:space="preserve">项目申报单位盖章（科室）：         </w:t>
      </w:r>
    </w:p>
    <w:p w14:paraId="3955CB54" w14:textId="77777777" w:rsidR="00465D6D" w:rsidRDefault="00000000"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lastRenderedPageBreak/>
        <w:t>项目申报文本</w:t>
      </w:r>
    </w:p>
    <w:tbl>
      <w:tblPr>
        <w:tblStyle w:val="a5"/>
        <w:tblpPr w:leftFromText="180" w:rightFromText="180" w:vertAnchor="text" w:horzAnchor="page" w:tblpXSpec="center" w:tblpY="168"/>
        <w:tblOverlap w:val="never"/>
        <w:tblW w:w="10772" w:type="dxa"/>
        <w:jc w:val="center"/>
        <w:tblLayout w:type="fixed"/>
        <w:tblLook w:val="04A0" w:firstRow="1" w:lastRow="0" w:firstColumn="1" w:lastColumn="0" w:noHBand="0" w:noVBand="1"/>
      </w:tblPr>
      <w:tblGrid>
        <w:gridCol w:w="2160"/>
        <w:gridCol w:w="3120"/>
        <w:gridCol w:w="2052"/>
        <w:gridCol w:w="3440"/>
      </w:tblGrid>
      <w:tr w:rsidR="00465D6D" w14:paraId="69E60067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2B663786" w14:textId="77777777" w:rsidR="00465D6D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0B6CD9A3" w14:textId="6DCE56B9" w:rsidR="00465D6D" w:rsidRDefault="00AF274B">
            <w:pPr>
              <w:jc w:val="left"/>
              <w:rPr>
                <w:sz w:val="24"/>
              </w:rPr>
            </w:pPr>
            <w:r w:rsidRPr="00AF274B">
              <w:rPr>
                <w:rFonts w:hint="eastAsia"/>
                <w:sz w:val="24"/>
              </w:rPr>
              <w:t>黄村镇存在一般安全隐患经营性自建房房屋安全鉴定服务项目</w:t>
            </w:r>
          </w:p>
        </w:tc>
      </w:tr>
      <w:tr w:rsidR="00465D6D" w14:paraId="281BC57E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37AA667B" w14:textId="77777777" w:rsidR="00465D6D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 w14:paraId="1F2A4837" w14:textId="77777777" w:rsidR="00465D6D" w:rsidRDefault="00000000">
            <w:pPr>
              <w:jc w:val="left"/>
              <w:rPr>
                <w:sz w:val="24"/>
              </w:rPr>
            </w:pPr>
            <w:r>
              <w:rPr>
                <w:sz w:val="24"/>
              </w:rPr>
              <w:t>规划科</w:t>
            </w:r>
          </w:p>
        </w:tc>
        <w:tc>
          <w:tcPr>
            <w:tcW w:w="2052" w:type="dxa"/>
            <w:vAlign w:val="center"/>
          </w:tcPr>
          <w:p w14:paraId="34211D0E" w14:textId="77777777" w:rsidR="00465D6D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 w14:paraId="756468F7" w14:textId="77777777" w:rsidR="00465D6D" w:rsidRDefault="00000000">
            <w:pPr>
              <w:jc w:val="left"/>
              <w:rPr>
                <w:sz w:val="24"/>
              </w:rPr>
            </w:pPr>
            <w:r>
              <w:rPr>
                <w:sz w:val="24"/>
              </w:rPr>
              <w:t>黄村镇政府</w:t>
            </w:r>
          </w:p>
        </w:tc>
      </w:tr>
      <w:tr w:rsidR="00465D6D" w14:paraId="6893A2D4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4C742CB1" w14:textId="77777777" w:rsidR="00465D6D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</w:t>
            </w:r>
          </w:p>
        </w:tc>
        <w:tc>
          <w:tcPr>
            <w:tcW w:w="3120" w:type="dxa"/>
            <w:vAlign w:val="center"/>
          </w:tcPr>
          <w:p w14:paraId="1FE36BCD" w14:textId="77777777" w:rsidR="00465D6D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肖磊</w:t>
            </w:r>
          </w:p>
        </w:tc>
        <w:tc>
          <w:tcPr>
            <w:tcW w:w="2052" w:type="dxa"/>
            <w:vAlign w:val="center"/>
          </w:tcPr>
          <w:p w14:paraId="72AB67B8" w14:textId="77777777" w:rsidR="00465D6D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项目负责人电话</w:t>
            </w:r>
          </w:p>
        </w:tc>
        <w:tc>
          <w:tcPr>
            <w:tcW w:w="3440" w:type="dxa"/>
            <w:vAlign w:val="center"/>
          </w:tcPr>
          <w:p w14:paraId="34B6EC4A" w14:textId="77777777" w:rsidR="00465D6D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13811499286</w:t>
            </w:r>
          </w:p>
        </w:tc>
      </w:tr>
      <w:tr w:rsidR="00465D6D" w14:paraId="2E60B0EC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02DA97F4" w14:textId="77777777" w:rsidR="00465D6D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17042590" w14:textId="77777777" w:rsidR="00465D6D" w:rsidRDefault="00465D6D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14:paraId="1521C874" w14:textId="77777777" w:rsidR="00465D6D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项目类型名称</w:t>
            </w:r>
          </w:p>
        </w:tc>
        <w:tc>
          <w:tcPr>
            <w:tcW w:w="3440" w:type="dxa"/>
            <w:vAlign w:val="center"/>
          </w:tcPr>
          <w:p w14:paraId="4C13CB07" w14:textId="77777777" w:rsidR="00465D6D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技术服务</w:t>
            </w:r>
          </w:p>
        </w:tc>
      </w:tr>
      <w:tr w:rsidR="00465D6D" w14:paraId="1E694853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4E701E5B" w14:textId="77777777" w:rsidR="00465D6D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3E4973FB" w14:textId="77777777" w:rsidR="00465D6D" w:rsidRDefault="00465D6D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14:paraId="22F345BE" w14:textId="77777777" w:rsidR="00465D6D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 w14:paraId="69C75087" w14:textId="77777777" w:rsidR="00465D6D" w:rsidRDefault="00465D6D">
            <w:pPr>
              <w:jc w:val="left"/>
              <w:rPr>
                <w:sz w:val="24"/>
              </w:rPr>
            </w:pPr>
          </w:p>
        </w:tc>
      </w:tr>
      <w:tr w:rsidR="00465D6D" w14:paraId="7456B0FA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4808669A" w14:textId="77777777" w:rsidR="00465D6D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0555029B" w14:textId="77777777" w:rsidR="00465D6D" w:rsidRDefault="00465D6D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14:paraId="2951B3ED" w14:textId="77777777" w:rsidR="00465D6D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3E7046BE" w14:textId="77777777" w:rsidR="00465D6D" w:rsidRDefault="00465D6D">
            <w:pPr>
              <w:jc w:val="left"/>
              <w:rPr>
                <w:sz w:val="24"/>
              </w:rPr>
            </w:pPr>
          </w:p>
        </w:tc>
      </w:tr>
      <w:tr w:rsidR="00465D6D" w14:paraId="0C6E05EC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3CD04B60" w14:textId="77777777" w:rsidR="00465D6D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1DE872BA" w14:textId="77777777" w:rsidR="00465D6D" w:rsidRDefault="00465D6D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14:paraId="7985FCAB" w14:textId="77777777" w:rsidR="00465D6D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243B27AE" w14:textId="77777777" w:rsidR="00465D6D" w:rsidRDefault="00465D6D">
            <w:pPr>
              <w:jc w:val="left"/>
              <w:rPr>
                <w:sz w:val="24"/>
              </w:rPr>
            </w:pPr>
          </w:p>
        </w:tc>
      </w:tr>
      <w:tr w:rsidR="00465D6D" w14:paraId="67B10ADB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73E5DBB0" w14:textId="77777777" w:rsidR="00465D6D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5429EE8A" w14:textId="77777777" w:rsidR="00465D6D" w:rsidRDefault="00465D6D">
            <w:pPr>
              <w:jc w:val="left"/>
              <w:rPr>
                <w:sz w:val="24"/>
              </w:rPr>
            </w:pPr>
          </w:p>
        </w:tc>
      </w:tr>
      <w:tr w:rsidR="00465D6D" w14:paraId="5A8D9C57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0DFA74E3" w14:textId="77777777" w:rsidR="00465D6D" w:rsidRDefault="00000000">
            <w:pPr>
              <w:jc w:val="left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不</w:t>
            </w:r>
            <w:proofErr w:type="gramEnd"/>
            <w:r>
              <w:rPr>
                <w:rFonts w:hint="eastAsia"/>
                <w:sz w:val="24"/>
              </w:rPr>
              <w:t>评审理由</w:t>
            </w:r>
          </w:p>
        </w:tc>
        <w:tc>
          <w:tcPr>
            <w:tcW w:w="8612" w:type="dxa"/>
            <w:gridSpan w:val="3"/>
            <w:vAlign w:val="center"/>
          </w:tcPr>
          <w:p w14:paraId="5C62EF92" w14:textId="77777777" w:rsidR="00465D6D" w:rsidRDefault="00465D6D">
            <w:pPr>
              <w:jc w:val="left"/>
              <w:rPr>
                <w:sz w:val="24"/>
              </w:rPr>
            </w:pPr>
          </w:p>
        </w:tc>
      </w:tr>
      <w:tr w:rsidR="00465D6D" w14:paraId="2AC44021" w14:textId="77777777">
        <w:trPr>
          <w:trHeight w:val="6921"/>
          <w:jc w:val="center"/>
        </w:trPr>
        <w:tc>
          <w:tcPr>
            <w:tcW w:w="2160" w:type="dxa"/>
            <w:vAlign w:val="center"/>
          </w:tcPr>
          <w:p w14:paraId="05B38974" w14:textId="77777777" w:rsidR="00465D6D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516D2732" w14:textId="77777777" w:rsidR="00AF274B" w:rsidRDefault="00AF274B" w:rsidP="00AF274B">
            <w:pPr>
              <w:ind w:firstLineChars="200" w:firstLine="480"/>
              <w:jc w:val="left"/>
              <w:rPr>
                <w:sz w:val="24"/>
              </w:rPr>
            </w:pPr>
            <w:r w:rsidRPr="00AF274B">
              <w:rPr>
                <w:rFonts w:hint="eastAsia"/>
                <w:sz w:val="24"/>
              </w:rPr>
              <w:t>为坚决贯彻落</w:t>
            </w:r>
            <w:proofErr w:type="gramStart"/>
            <w:r w:rsidRPr="00AF274B">
              <w:rPr>
                <w:rFonts w:hint="eastAsia"/>
                <w:sz w:val="24"/>
              </w:rPr>
              <w:t>实习近</w:t>
            </w:r>
            <w:proofErr w:type="gramEnd"/>
            <w:r w:rsidRPr="00AF274B">
              <w:rPr>
                <w:rFonts w:hint="eastAsia"/>
                <w:sz w:val="24"/>
              </w:rPr>
              <w:t>平总书记对湖南长沙居民自建房倒塌事故的重要指示精神和党中央、国务院决策部署，根据《北京市自建房安全专项整治实施方案》、《北京市大兴区自建房安全专项整治实施方案》，开展我镇自建房安全专项整治相关工作，最终实现我镇经营性自建房重大安全隐患清零。</w:t>
            </w:r>
          </w:p>
          <w:p w14:paraId="53ACE46E" w14:textId="52563CF3" w:rsidR="00465D6D" w:rsidRDefault="00AF274B" w:rsidP="00AF274B">
            <w:pPr>
              <w:ind w:firstLineChars="200" w:firstLine="480"/>
              <w:jc w:val="left"/>
              <w:rPr>
                <w:sz w:val="24"/>
              </w:rPr>
            </w:pPr>
            <w:r w:rsidRPr="00AF274B">
              <w:rPr>
                <w:rFonts w:hint="eastAsia"/>
                <w:sz w:val="24"/>
              </w:rPr>
              <w:t>截至目前，通过镇域内经营性自建房排查，发现我镇存在一般安全隐患经营性自建房</w:t>
            </w:r>
            <w:r w:rsidRPr="00AF274B">
              <w:rPr>
                <w:rFonts w:hint="eastAsia"/>
                <w:sz w:val="24"/>
              </w:rPr>
              <w:t>787</w:t>
            </w:r>
            <w:r w:rsidRPr="00AF274B">
              <w:rPr>
                <w:rFonts w:hint="eastAsia"/>
                <w:sz w:val="24"/>
              </w:rPr>
              <w:t>栋。其中涉及</w:t>
            </w:r>
            <w:r w:rsidRPr="00AF274B">
              <w:rPr>
                <w:rFonts w:hint="eastAsia"/>
                <w:sz w:val="24"/>
              </w:rPr>
              <w:t xml:space="preserve">16 </w:t>
            </w:r>
            <w:proofErr w:type="gramStart"/>
            <w:r w:rsidRPr="00AF274B">
              <w:rPr>
                <w:rFonts w:hint="eastAsia"/>
                <w:sz w:val="24"/>
              </w:rPr>
              <w:t>个</w:t>
            </w:r>
            <w:proofErr w:type="gramEnd"/>
            <w:r w:rsidRPr="00AF274B">
              <w:rPr>
                <w:rFonts w:hint="eastAsia"/>
                <w:sz w:val="24"/>
              </w:rPr>
              <w:t>村</w:t>
            </w:r>
            <w:r w:rsidRPr="00AF274B">
              <w:rPr>
                <w:rFonts w:hint="eastAsia"/>
                <w:sz w:val="24"/>
              </w:rPr>
              <w:t xml:space="preserve"> 156 </w:t>
            </w:r>
            <w:proofErr w:type="gramStart"/>
            <w:r w:rsidRPr="00AF274B">
              <w:rPr>
                <w:rFonts w:hint="eastAsia"/>
                <w:sz w:val="24"/>
              </w:rPr>
              <w:t>栋一般</w:t>
            </w:r>
            <w:proofErr w:type="gramEnd"/>
            <w:r w:rsidRPr="00AF274B">
              <w:rPr>
                <w:rFonts w:hint="eastAsia"/>
                <w:sz w:val="24"/>
              </w:rPr>
              <w:t>安全隐患房屋</w:t>
            </w:r>
            <w:proofErr w:type="gramStart"/>
            <w:r w:rsidRPr="00AF274B">
              <w:rPr>
                <w:rFonts w:hint="eastAsia"/>
                <w:sz w:val="24"/>
              </w:rPr>
              <w:t>因增层</w:t>
            </w:r>
            <w:proofErr w:type="gramEnd"/>
            <w:r w:rsidRPr="00AF274B">
              <w:rPr>
                <w:rFonts w:hint="eastAsia"/>
                <w:sz w:val="24"/>
              </w:rPr>
              <w:t>、加</w:t>
            </w:r>
            <w:r w:rsidRPr="00AF274B">
              <w:rPr>
                <w:rFonts w:hint="eastAsia"/>
                <w:sz w:val="24"/>
              </w:rPr>
              <w:t>(</w:t>
            </w:r>
            <w:r w:rsidRPr="00AF274B">
              <w:rPr>
                <w:rFonts w:hint="eastAsia"/>
                <w:sz w:val="24"/>
              </w:rPr>
              <w:t>夹</w:t>
            </w:r>
            <w:r w:rsidRPr="00AF274B">
              <w:rPr>
                <w:rFonts w:hint="eastAsia"/>
                <w:sz w:val="24"/>
              </w:rPr>
              <w:t>)</w:t>
            </w:r>
            <w:r w:rsidRPr="00AF274B">
              <w:rPr>
                <w:rFonts w:hint="eastAsia"/>
                <w:sz w:val="24"/>
              </w:rPr>
              <w:t>层、水平悬挑扩建形成的结构体系不合理等隐形安全风险，无法确定是否存在结构安全隐患，为切实防范重大安全事故发生，及时消除经营性自建房安全隐患，需对以上</w:t>
            </w:r>
            <w:r w:rsidRPr="00AF274B">
              <w:rPr>
                <w:rFonts w:hint="eastAsia"/>
                <w:sz w:val="24"/>
              </w:rPr>
              <w:t>156</w:t>
            </w:r>
            <w:r w:rsidRPr="00AF274B">
              <w:rPr>
                <w:rFonts w:hint="eastAsia"/>
                <w:sz w:val="24"/>
              </w:rPr>
              <w:t>栋房屋尽快开展房屋安全鉴定工作，并结合鉴定结论进行整治销号。</w:t>
            </w:r>
          </w:p>
        </w:tc>
      </w:tr>
    </w:tbl>
    <w:p w14:paraId="45DD089B" w14:textId="77777777" w:rsidR="00465D6D" w:rsidRDefault="00465D6D">
      <w:pPr>
        <w:jc w:val="left"/>
        <w:rPr>
          <w:sz w:val="32"/>
          <w:szCs w:val="32"/>
        </w:rPr>
        <w:sectPr w:rsidR="00465D6D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14:paraId="4B9FFB40" w14:textId="77777777" w:rsidR="00465D6D" w:rsidRDefault="00000000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lastRenderedPageBreak/>
        <w:t>项目支出预算明细表</w:t>
      </w:r>
    </w:p>
    <w:p w14:paraId="53769107" w14:textId="77777777" w:rsidR="00465D6D" w:rsidRDefault="00000000"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单位：规划科</w:t>
      </w:r>
      <w:r>
        <w:rPr>
          <w:rFonts w:hint="eastAsia"/>
          <w:sz w:val="30"/>
          <w:szCs w:val="30"/>
        </w:rPr>
        <w:t xml:space="preserve">                                                               </w:t>
      </w:r>
      <w:r>
        <w:rPr>
          <w:rFonts w:hint="eastAsia"/>
          <w:sz w:val="30"/>
          <w:szCs w:val="30"/>
        </w:rPr>
        <w:t>万元（保留六位小数）</w:t>
      </w:r>
    </w:p>
    <w:tbl>
      <w:tblPr>
        <w:tblStyle w:val="a5"/>
        <w:tblW w:w="14174" w:type="dxa"/>
        <w:tblLayout w:type="fixed"/>
        <w:tblLook w:val="04A0" w:firstRow="1" w:lastRow="0" w:firstColumn="1" w:lastColumn="0" w:noHBand="0" w:noVBand="1"/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 w:rsidR="00465D6D" w14:paraId="14EABE87" w14:textId="77777777">
        <w:trPr>
          <w:trHeight w:val="850"/>
        </w:trPr>
        <w:tc>
          <w:tcPr>
            <w:tcW w:w="1012" w:type="dxa"/>
            <w:vAlign w:val="center"/>
          </w:tcPr>
          <w:p w14:paraId="06A69E07" w14:textId="77777777" w:rsidR="00465D6D" w:rsidRDefault="00000000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明细项目内容</w:t>
            </w:r>
          </w:p>
        </w:tc>
        <w:tc>
          <w:tcPr>
            <w:tcW w:w="1012" w:type="dxa"/>
            <w:vAlign w:val="center"/>
          </w:tcPr>
          <w:p w14:paraId="410915E9" w14:textId="77777777" w:rsidR="00465D6D" w:rsidRDefault="00000000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14:paraId="149A5B4C" w14:textId="77777777" w:rsidR="00465D6D" w:rsidRDefault="00000000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14:paraId="00AD2950" w14:textId="77777777" w:rsidR="00465D6D" w:rsidRDefault="00000000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14:paraId="0E16861B" w14:textId="77777777" w:rsidR="00465D6D" w:rsidRDefault="00000000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14:paraId="11237B73" w14:textId="77777777" w:rsidR="00465D6D" w:rsidRDefault="00000000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1943AE41" w14:textId="77777777" w:rsidR="00465D6D" w:rsidRDefault="00000000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5480A9AC" w14:textId="77777777" w:rsidR="00465D6D" w:rsidRDefault="00000000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66FA1A90" w14:textId="77777777" w:rsidR="00465D6D" w:rsidRDefault="00000000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23D9FE33" w14:textId="77777777" w:rsidR="00465D6D" w:rsidRDefault="00000000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7CF9B5FA" w14:textId="77777777" w:rsidR="00465D6D" w:rsidRDefault="00000000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12C734A7" w14:textId="77777777" w:rsidR="00465D6D" w:rsidRDefault="00000000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采购数量</w:t>
            </w:r>
          </w:p>
        </w:tc>
        <w:tc>
          <w:tcPr>
            <w:tcW w:w="1013" w:type="dxa"/>
            <w:vAlign w:val="center"/>
          </w:tcPr>
          <w:p w14:paraId="7F3BB5D1" w14:textId="77777777" w:rsidR="00465D6D" w:rsidRDefault="00000000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单价</w:t>
            </w:r>
          </w:p>
        </w:tc>
        <w:tc>
          <w:tcPr>
            <w:tcW w:w="1013" w:type="dxa"/>
            <w:vAlign w:val="center"/>
          </w:tcPr>
          <w:p w14:paraId="30BB1A3F" w14:textId="77777777" w:rsidR="00465D6D" w:rsidRDefault="00000000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预算申请金额</w:t>
            </w:r>
          </w:p>
        </w:tc>
      </w:tr>
      <w:tr w:rsidR="00465D6D" w14:paraId="519A5355" w14:textId="77777777">
        <w:trPr>
          <w:trHeight w:val="850"/>
        </w:trPr>
        <w:tc>
          <w:tcPr>
            <w:tcW w:w="1012" w:type="dxa"/>
            <w:vAlign w:val="center"/>
          </w:tcPr>
          <w:p w14:paraId="0C9BFA24" w14:textId="77777777" w:rsidR="00465D6D" w:rsidRDefault="00000000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服务费</w:t>
            </w:r>
            <w:r>
              <w:rPr>
                <w:rFonts w:ascii="宋体" w:hAnsi="宋体" w:cs="宋体"/>
                <w:sz w:val="24"/>
              </w:rPr>
              <w:t>费</w:t>
            </w:r>
          </w:p>
        </w:tc>
        <w:tc>
          <w:tcPr>
            <w:tcW w:w="1012" w:type="dxa"/>
            <w:vAlign w:val="center"/>
          </w:tcPr>
          <w:p w14:paraId="56D7FA4A" w14:textId="77777777" w:rsidR="00465D6D" w:rsidRDefault="00465D6D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6A9C01A" w14:textId="77777777" w:rsidR="00465D6D" w:rsidRDefault="00465D6D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293B6968" w14:textId="77777777" w:rsidR="00465D6D" w:rsidRDefault="00465D6D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7478AF4" w14:textId="77777777" w:rsidR="00465D6D" w:rsidRDefault="00465D6D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EAA9A1E" w14:textId="77777777" w:rsidR="00465D6D" w:rsidRDefault="00465D6D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1E744D2" w14:textId="77777777" w:rsidR="00465D6D" w:rsidRDefault="00465D6D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1047F08D" w14:textId="77777777" w:rsidR="00465D6D" w:rsidRDefault="00465D6D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32E416E8" w14:textId="77777777" w:rsidR="00465D6D" w:rsidRDefault="00465D6D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734F9945" w14:textId="77777777" w:rsidR="00465D6D" w:rsidRDefault="00465D6D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4FB7E7D9" w14:textId="77777777" w:rsidR="00465D6D" w:rsidRDefault="00465D6D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5D464C5E" w14:textId="77777777" w:rsidR="00465D6D" w:rsidRDefault="00465D6D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6CEC9880" w14:textId="77777777" w:rsidR="00465D6D" w:rsidRDefault="00465D6D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4BA344FC" w14:textId="2FBA6139" w:rsidR="00465D6D" w:rsidRDefault="00AF274B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156.0000</w:t>
            </w:r>
          </w:p>
        </w:tc>
      </w:tr>
      <w:tr w:rsidR="00465D6D" w14:paraId="231DF055" w14:textId="77777777">
        <w:trPr>
          <w:trHeight w:val="850"/>
        </w:trPr>
        <w:tc>
          <w:tcPr>
            <w:tcW w:w="1012" w:type="dxa"/>
            <w:vAlign w:val="center"/>
          </w:tcPr>
          <w:p w14:paraId="287BD147" w14:textId="77777777" w:rsidR="00465D6D" w:rsidRDefault="00000000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合计</w:t>
            </w:r>
          </w:p>
        </w:tc>
        <w:tc>
          <w:tcPr>
            <w:tcW w:w="1012" w:type="dxa"/>
            <w:vAlign w:val="center"/>
          </w:tcPr>
          <w:p w14:paraId="31184BC3" w14:textId="77777777" w:rsidR="00465D6D" w:rsidRDefault="00465D6D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0C1F4FCF" w14:textId="77777777" w:rsidR="00465D6D" w:rsidRDefault="00465D6D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2845751E" w14:textId="77777777" w:rsidR="00465D6D" w:rsidRDefault="00465D6D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0BAACD3A" w14:textId="77777777" w:rsidR="00465D6D" w:rsidRDefault="00465D6D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28FEEEE" w14:textId="77777777" w:rsidR="00465D6D" w:rsidRDefault="00465D6D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56CDF787" w14:textId="77777777" w:rsidR="00465D6D" w:rsidRDefault="00465D6D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69DD26E" w14:textId="77777777" w:rsidR="00465D6D" w:rsidRDefault="00465D6D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5F9E9E60" w14:textId="77777777" w:rsidR="00465D6D" w:rsidRDefault="00465D6D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632EAF9A" w14:textId="77777777" w:rsidR="00465D6D" w:rsidRDefault="00465D6D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111381E9" w14:textId="77777777" w:rsidR="00465D6D" w:rsidRDefault="00465D6D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346B8EC1" w14:textId="77777777" w:rsidR="00465D6D" w:rsidRDefault="00465D6D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1D50440D" w14:textId="77777777" w:rsidR="00465D6D" w:rsidRDefault="00465D6D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2B4F7A92" w14:textId="7AD66214" w:rsidR="00465D6D" w:rsidRDefault="00AF274B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156.0000</w:t>
            </w:r>
          </w:p>
        </w:tc>
      </w:tr>
    </w:tbl>
    <w:p w14:paraId="4E99B6AF" w14:textId="77777777" w:rsidR="00465D6D" w:rsidRDefault="00465D6D">
      <w:pPr>
        <w:jc w:val="left"/>
        <w:rPr>
          <w:sz w:val="30"/>
          <w:szCs w:val="30"/>
        </w:rPr>
        <w:sectPr w:rsidR="00465D6D">
          <w:pgSz w:w="16838" w:h="11906" w:orient="landscape"/>
          <w:pgMar w:top="1800" w:right="1440" w:bottom="1800" w:left="1440" w:header="851" w:footer="992" w:gutter="0"/>
          <w:cols w:space="720"/>
          <w:docGrid w:type="lines" w:linePitch="312"/>
        </w:sectPr>
      </w:pPr>
    </w:p>
    <w:p w14:paraId="7A022E30" w14:textId="77777777" w:rsidR="00465D6D" w:rsidRDefault="00000000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lastRenderedPageBreak/>
        <w:t>项目可行性报告</w:t>
      </w:r>
    </w:p>
    <w:p w14:paraId="40B2E6BE" w14:textId="77777777" w:rsidR="00465D6D" w:rsidRDefault="00465D6D">
      <w:pPr>
        <w:jc w:val="center"/>
        <w:rPr>
          <w:b/>
          <w:bCs/>
          <w:sz w:val="44"/>
          <w:szCs w:val="44"/>
        </w:rPr>
      </w:pPr>
    </w:p>
    <w:p w14:paraId="2A4AD1E1" w14:textId="77777777" w:rsidR="00465D6D" w:rsidRDefault="00465D6D">
      <w:pPr>
        <w:jc w:val="center"/>
        <w:rPr>
          <w:b/>
          <w:bCs/>
          <w:sz w:val="44"/>
          <w:szCs w:val="44"/>
        </w:rPr>
      </w:pPr>
    </w:p>
    <w:p w14:paraId="136269D3" w14:textId="77777777" w:rsidR="00465D6D" w:rsidRDefault="00000000">
      <w:pPr>
        <w:numPr>
          <w:ilvl w:val="0"/>
          <w:numId w:val="1"/>
        </w:numPr>
        <w:jc w:val="left"/>
        <w:rPr>
          <w:rFonts w:ascii="华文隶书" w:eastAsia="华文隶书" w:hAnsi="华文隶书" w:cs="华文隶书"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基本情况：</w:t>
      </w:r>
    </w:p>
    <w:p w14:paraId="41828943" w14:textId="77777777" w:rsidR="00465D6D" w:rsidRDefault="00000000">
      <w:pPr>
        <w:ind w:firstLineChars="200" w:firstLine="641"/>
        <w:jc w:val="left"/>
        <w:rPr>
          <w:rFonts w:ascii="华文隶书" w:eastAsia="华文隶书" w:hAnsi="华文隶书" w:cs="华文隶书" w:hint="eastAsia"/>
          <w:b/>
          <w:bCs/>
          <w:sz w:val="32"/>
          <w:szCs w:val="32"/>
        </w:rPr>
      </w:pPr>
      <w:r>
        <w:rPr>
          <w:rFonts w:ascii="华文隶书" w:eastAsia="华文隶书" w:hAnsi="华文隶书" w:cs="华文隶书" w:hint="eastAsia"/>
          <w:b/>
          <w:bCs/>
          <w:sz w:val="32"/>
          <w:szCs w:val="32"/>
        </w:rPr>
        <w:t>1.项目科室基本情况</w:t>
      </w:r>
    </w:p>
    <w:tbl>
      <w:tblPr>
        <w:tblStyle w:val="a5"/>
        <w:tblW w:w="8888" w:type="dxa"/>
        <w:tblLayout w:type="fixed"/>
        <w:tblLook w:val="04A0" w:firstRow="1" w:lastRow="0" w:firstColumn="1" w:lastColumn="0" w:noHBand="0" w:noVBand="1"/>
      </w:tblPr>
      <w:tblGrid>
        <w:gridCol w:w="1916"/>
        <w:gridCol w:w="2352"/>
        <w:gridCol w:w="1992"/>
        <w:gridCol w:w="2628"/>
      </w:tblGrid>
      <w:tr w:rsidR="00465D6D" w14:paraId="1CB9B9EB" w14:textId="77777777">
        <w:tc>
          <w:tcPr>
            <w:tcW w:w="1916" w:type="dxa"/>
          </w:tcPr>
          <w:p w14:paraId="47D89F5D" w14:textId="77777777" w:rsidR="00465D6D" w:rsidRDefault="00000000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科室名称</w:t>
            </w:r>
          </w:p>
        </w:tc>
        <w:tc>
          <w:tcPr>
            <w:tcW w:w="2352" w:type="dxa"/>
          </w:tcPr>
          <w:p w14:paraId="5C668C53" w14:textId="77777777" w:rsidR="00465D6D" w:rsidRDefault="00000000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规划科</w:t>
            </w:r>
          </w:p>
        </w:tc>
        <w:tc>
          <w:tcPr>
            <w:tcW w:w="1992" w:type="dxa"/>
          </w:tcPr>
          <w:p w14:paraId="65222850" w14:textId="77777777" w:rsidR="00465D6D" w:rsidRDefault="00000000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地址（房间号）</w:t>
            </w:r>
          </w:p>
        </w:tc>
        <w:tc>
          <w:tcPr>
            <w:tcW w:w="2628" w:type="dxa"/>
          </w:tcPr>
          <w:p w14:paraId="6A716EEF" w14:textId="77777777" w:rsidR="00465D6D" w:rsidRDefault="00000000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213</w:t>
            </w:r>
          </w:p>
        </w:tc>
      </w:tr>
      <w:tr w:rsidR="00465D6D" w14:paraId="735C9DDB" w14:textId="77777777">
        <w:tc>
          <w:tcPr>
            <w:tcW w:w="1916" w:type="dxa"/>
          </w:tcPr>
          <w:p w14:paraId="1C1E1FD9" w14:textId="77777777" w:rsidR="00465D6D" w:rsidRDefault="00000000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联系电话</w:t>
            </w:r>
          </w:p>
        </w:tc>
        <w:tc>
          <w:tcPr>
            <w:tcW w:w="2352" w:type="dxa"/>
          </w:tcPr>
          <w:p w14:paraId="4AB89981" w14:textId="77777777" w:rsidR="00465D6D" w:rsidRDefault="00000000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69246148</w:t>
            </w:r>
          </w:p>
        </w:tc>
        <w:tc>
          <w:tcPr>
            <w:tcW w:w="1992" w:type="dxa"/>
          </w:tcPr>
          <w:p w14:paraId="26E5C341" w14:textId="77777777" w:rsidR="00465D6D" w:rsidRDefault="00000000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邮编</w:t>
            </w:r>
          </w:p>
        </w:tc>
        <w:tc>
          <w:tcPr>
            <w:tcW w:w="2628" w:type="dxa"/>
          </w:tcPr>
          <w:p w14:paraId="578062D6" w14:textId="77777777" w:rsidR="00465D6D" w:rsidRDefault="00465D6D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</w:p>
        </w:tc>
      </w:tr>
      <w:tr w:rsidR="00465D6D" w14:paraId="64685A09" w14:textId="77777777">
        <w:tc>
          <w:tcPr>
            <w:tcW w:w="1916" w:type="dxa"/>
          </w:tcPr>
          <w:p w14:paraId="4320CCE6" w14:textId="77777777" w:rsidR="00465D6D" w:rsidRDefault="00000000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上级单位</w:t>
            </w:r>
          </w:p>
        </w:tc>
        <w:tc>
          <w:tcPr>
            <w:tcW w:w="2352" w:type="dxa"/>
          </w:tcPr>
          <w:p w14:paraId="5C617496" w14:textId="77777777" w:rsidR="00465D6D" w:rsidRDefault="00000000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区</w:t>
            </w:r>
            <w:r>
              <w:rPr>
                <w:rFonts w:ascii="宋体" w:hAnsi="宋体" w:cs="宋体" w:hint="eastAsia"/>
                <w:sz w:val="28"/>
                <w:szCs w:val="28"/>
              </w:rPr>
              <w:t>住建委</w:t>
            </w:r>
          </w:p>
        </w:tc>
        <w:tc>
          <w:tcPr>
            <w:tcW w:w="1992" w:type="dxa"/>
          </w:tcPr>
          <w:p w14:paraId="21C280F3" w14:textId="77777777" w:rsidR="00465D6D" w:rsidRDefault="00000000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所隶主管领导</w:t>
            </w:r>
          </w:p>
        </w:tc>
        <w:tc>
          <w:tcPr>
            <w:tcW w:w="2628" w:type="dxa"/>
          </w:tcPr>
          <w:p w14:paraId="3DD9B7AE" w14:textId="77777777" w:rsidR="00465D6D" w:rsidRDefault="00000000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吕征</w:t>
            </w:r>
          </w:p>
        </w:tc>
      </w:tr>
    </w:tbl>
    <w:p w14:paraId="12530495" w14:textId="77777777" w:rsidR="00465D6D" w:rsidRDefault="00465D6D">
      <w:pPr>
        <w:ind w:left="803"/>
        <w:jc w:val="left"/>
        <w:rPr>
          <w:rFonts w:ascii="华文隶书" w:eastAsia="华文隶书" w:hAnsi="华文隶书" w:cs="华文隶书" w:hint="eastAsia"/>
          <w:b/>
          <w:bCs/>
          <w:sz w:val="32"/>
          <w:szCs w:val="32"/>
        </w:rPr>
      </w:pPr>
    </w:p>
    <w:p w14:paraId="15E37E88" w14:textId="77777777" w:rsidR="00465D6D" w:rsidRDefault="00465D6D">
      <w:pPr>
        <w:ind w:left="803"/>
        <w:jc w:val="left"/>
        <w:rPr>
          <w:rFonts w:ascii="华文隶书" w:eastAsia="华文隶书" w:hAnsi="华文隶书" w:cs="华文隶书" w:hint="eastAsia"/>
          <w:b/>
          <w:bCs/>
          <w:sz w:val="32"/>
          <w:szCs w:val="32"/>
        </w:rPr>
      </w:pPr>
    </w:p>
    <w:p w14:paraId="5379D5F0" w14:textId="77777777" w:rsidR="00465D6D" w:rsidRDefault="00000000">
      <w:pPr>
        <w:ind w:firstLineChars="200" w:firstLine="641"/>
        <w:jc w:val="left"/>
        <w:rPr>
          <w:rFonts w:ascii="华文隶书" w:eastAsia="华文隶书" w:hAnsi="华文隶书" w:cs="华文隶书" w:hint="eastAsia"/>
          <w:b/>
          <w:bCs/>
          <w:sz w:val="32"/>
          <w:szCs w:val="32"/>
        </w:rPr>
      </w:pPr>
      <w:r>
        <w:rPr>
          <w:rFonts w:ascii="华文隶书" w:eastAsia="华文隶书" w:hAnsi="华文隶书" w:cs="华文隶书" w:hint="eastAsia"/>
          <w:b/>
          <w:bCs/>
          <w:sz w:val="32"/>
          <w:szCs w:val="32"/>
        </w:rPr>
        <w:t>2.项目基本情况</w:t>
      </w: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2300"/>
        <w:gridCol w:w="6222"/>
      </w:tblGrid>
      <w:tr w:rsidR="00465D6D" w14:paraId="512864A2" w14:textId="77777777">
        <w:tc>
          <w:tcPr>
            <w:tcW w:w="2300" w:type="dxa"/>
          </w:tcPr>
          <w:p w14:paraId="04112A50" w14:textId="77777777" w:rsidR="00465D6D" w:rsidRDefault="00000000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项目名称</w:t>
            </w:r>
          </w:p>
        </w:tc>
        <w:tc>
          <w:tcPr>
            <w:tcW w:w="6222" w:type="dxa"/>
          </w:tcPr>
          <w:p w14:paraId="2190F58A" w14:textId="77777777" w:rsidR="00465D6D" w:rsidRDefault="00000000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城镇责任规划</w:t>
            </w:r>
            <w:proofErr w:type="gramStart"/>
            <w:r>
              <w:rPr>
                <w:rFonts w:ascii="宋体" w:hAnsi="宋体" w:cs="宋体" w:hint="eastAsia"/>
                <w:sz w:val="28"/>
                <w:szCs w:val="28"/>
              </w:rPr>
              <w:t>师项目</w:t>
            </w:r>
            <w:proofErr w:type="gramEnd"/>
          </w:p>
        </w:tc>
      </w:tr>
      <w:tr w:rsidR="00465D6D" w14:paraId="68A17E1F" w14:textId="77777777">
        <w:tc>
          <w:tcPr>
            <w:tcW w:w="2300" w:type="dxa"/>
          </w:tcPr>
          <w:p w14:paraId="15A968DB" w14:textId="77777777" w:rsidR="00465D6D" w:rsidRDefault="00000000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项目类型</w:t>
            </w:r>
          </w:p>
        </w:tc>
        <w:tc>
          <w:tcPr>
            <w:tcW w:w="6222" w:type="dxa"/>
          </w:tcPr>
          <w:p w14:paraId="1F285069" w14:textId="39360EE2" w:rsidR="00465D6D" w:rsidRDefault="00000000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1.行政事业类□       2.专项资金类</w:t>
            </w:r>
            <w:r w:rsidR="005F503A">
              <w:rPr>
                <w:rFonts w:ascii="宋体" w:hAnsi="宋体" w:cs="宋体" w:hint="eastAsia"/>
                <w:sz w:val="28"/>
                <w:szCs w:val="28"/>
              </w:rPr>
              <w:t>□</w:t>
            </w:r>
          </w:p>
        </w:tc>
      </w:tr>
      <w:tr w:rsidR="00465D6D" w14:paraId="6F1FADA6" w14:textId="77777777">
        <w:tc>
          <w:tcPr>
            <w:tcW w:w="2300" w:type="dxa"/>
          </w:tcPr>
          <w:p w14:paraId="16704B06" w14:textId="77777777" w:rsidR="00465D6D" w:rsidRDefault="00000000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项目属性</w:t>
            </w:r>
          </w:p>
        </w:tc>
        <w:tc>
          <w:tcPr>
            <w:tcW w:w="6222" w:type="dxa"/>
          </w:tcPr>
          <w:p w14:paraId="6CFADDE6" w14:textId="5602F7E5" w:rsidR="00465D6D" w:rsidRDefault="00000000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1.延续项目</w:t>
            </w:r>
            <w:r w:rsidR="005F503A">
              <w:rPr>
                <w:rFonts w:ascii="宋体" w:hAnsi="宋体" w:cs="宋体" w:hint="eastAsia"/>
                <w:sz w:val="28"/>
                <w:szCs w:val="28"/>
              </w:rPr>
              <w:t>□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2.新增项目</w:t>
            </w:r>
            <w:r w:rsidR="005F503A">
              <w:rPr>
                <w:rFonts w:ascii="Segoe UI Symbol" w:hAnsi="Segoe UI Symbol" w:cs="Segoe UI Symbol"/>
                <w:sz w:val="28"/>
                <w:szCs w:val="28"/>
              </w:rPr>
              <w:t>☑</w:t>
            </w:r>
          </w:p>
        </w:tc>
      </w:tr>
    </w:tbl>
    <w:p w14:paraId="2D55A521" w14:textId="77777777" w:rsidR="00465D6D" w:rsidRDefault="00000000">
      <w:pPr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主要工作内容：</w:t>
      </w:r>
    </w:p>
    <w:p w14:paraId="49ACA526" w14:textId="2BEBC58B" w:rsidR="00465D6D" w:rsidRDefault="00AF274B">
      <w:pPr>
        <w:spacing w:line="400" w:lineRule="exact"/>
        <w:jc w:val="left"/>
        <w:rPr>
          <w:rFonts w:ascii="宋体" w:hAnsi="宋体" w:cs="宋体" w:hint="eastAsia"/>
          <w:sz w:val="28"/>
          <w:szCs w:val="28"/>
        </w:rPr>
      </w:pPr>
      <w:r w:rsidRPr="00AF274B">
        <w:rPr>
          <w:rFonts w:ascii="宋体" w:hAnsi="宋体" w:cs="宋体" w:hint="eastAsia"/>
          <w:sz w:val="28"/>
          <w:szCs w:val="28"/>
        </w:rPr>
        <w:t xml:space="preserve">截至目前，通过镇域内经营性自建房排查，发现我镇存在一般安全隐患经营性自建房787栋。其中涉及16 </w:t>
      </w:r>
      <w:proofErr w:type="gramStart"/>
      <w:r w:rsidRPr="00AF274B">
        <w:rPr>
          <w:rFonts w:ascii="宋体" w:hAnsi="宋体" w:cs="宋体" w:hint="eastAsia"/>
          <w:sz w:val="28"/>
          <w:szCs w:val="28"/>
        </w:rPr>
        <w:t>个</w:t>
      </w:r>
      <w:proofErr w:type="gramEnd"/>
      <w:r w:rsidRPr="00AF274B">
        <w:rPr>
          <w:rFonts w:ascii="宋体" w:hAnsi="宋体" w:cs="宋体" w:hint="eastAsia"/>
          <w:sz w:val="28"/>
          <w:szCs w:val="28"/>
        </w:rPr>
        <w:t xml:space="preserve">村 156 </w:t>
      </w:r>
      <w:proofErr w:type="gramStart"/>
      <w:r w:rsidRPr="00AF274B">
        <w:rPr>
          <w:rFonts w:ascii="宋体" w:hAnsi="宋体" w:cs="宋体" w:hint="eastAsia"/>
          <w:sz w:val="28"/>
          <w:szCs w:val="28"/>
        </w:rPr>
        <w:t>栋一般</w:t>
      </w:r>
      <w:proofErr w:type="gramEnd"/>
      <w:r w:rsidRPr="00AF274B">
        <w:rPr>
          <w:rFonts w:ascii="宋体" w:hAnsi="宋体" w:cs="宋体" w:hint="eastAsia"/>
          <w:sz w:val="28"/>
          <w:szCs w:val="28"/>
        </w:rPr>
        <w:t>安全隐患房屋</w:t>
      </w:r>
      <w:proofErr w:type="gramStart"/>
      <w:r w:rsidRPr="00AF274B">
        <w:rPr>
          <w:rFonts w:ascii="宋体" w:hAnsi="宋体" w:cs="宋体" w:hint="eastAsia"/>
          <w:sz w:val="28"/>
          <w:szCs w:val="28"/>
        </w:rPr>
        <w:t>因增层</w:t>
      </w:r>
      <w:proofErr w:type="gramEnd"/>
      <w:r w:rsidRPr="00AF274B">
        <w:rPr>
          <w:rFonts w:ascii="宋体" w:hAnsi="宋体" w:cs="宋体" w:hint="eastAsia"/>
          <w:sz w:val="28"/>
          <w:szCs w:val="28"/>
        </w:rPr>
        <w:t>、加(夹)层、水平悬挑扩建形成的结构体系不合理等隐形安全风险，无法确定是否存在结构安全隐患，为切实防范重大安全事故发生，及时消除经营性自建房安全隐患，需对以上156栋房屋尽快开展房屋安全鉴定工作，并结合鉴定结论进行整治销号。</w:t>
      </w:r>
    </w:p>
    <w:p w14:paraId="7F488B8D" w14:textId="77777777" w:rsidR="00465D6D" w:rsidRDefault="00000000">
      <w:pPr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项目总投入情况（包括人、财、物等方面）：</w:t>
      </w:r>
    </w:p>
    <w:p w14:paraId="1D1E9DE1" w14:textId="208F1006" w:rsidR="00465D6D" w:rsidRDefault="00000000">
      <w:pPr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服务合同费用共</w:t>
      </w:r>
      <w:r w:rsidR="00AF274B">
        <w:rPr>
          <w:rFonts w:ascii="宋体" w:hAnsi="宋体" w:cs="宋体" w:hint="eastAsia"/>
          <w:sz w:val="28"/>
          <w:szCs w:val="28"/>
        </w:rPr>
        <w:t>156</w:t>
      </w:r>
      <w:r>
        <w:rPr>
          <w:rFonts w:ascii="宋体" w:hAnsi="宋体" w:cs="宋体" w:hint="eastAsia"/>
          <w:sz w:val="28"/>
          <w:szCs w:val="28"/>
        </w:rPr>
        <w:t>.</w:t>
      </w:r>
      <w:r w:rsidR="00AF274B">
        <w:rPr>
          <w:rFonts w:ascii="宋体" w:hAnsi="宋体" w:cs="宋体" w:hint="eastAsia"/>
          <w:sz w:val="28"/>
          <w:szCs w:val="28"/>
        </w:rPr>
        <w:t>0000</w:t>
      </w:r>
      <w:r>
        <w:rPr>
          <w:rFonts w:ascii="宋体" w:hAnsi="宋体" w:cs="宋体" w:hint="eastAsia"/>
          <w:sz w:val="28"/>
          <w:szCs w:val="28"/>
        </w:rPr>
        <w:t>00元。</w:t>
      </w:r>
    </w:p>
    <w:p w14:paraId="3A9B8BBE" w14:textId="77777777" w:rsidR="00465D6D" w:rsidRDefault="00465D6D">
      <w:pPr>
        <w:jc w:val="left"/>
        <w:rPr>
          <w:rFonts w:ascii="宋体" w:hAnsi="宋体" w:cs="宋体" w:hint="eastAsia"/>
          <w:sz w:val="28"/>
          <w:szCs w:val="28"/>
        </w:rPr>
      </w:pPr>
    </w:p>
    <w:p w14:paraId="7C4CCB0A" w14:textId="77777777" w:rsidR="00465D6D" w:rsidRDefault="00465D6D">
      <w:pPr>
        <w:jc w:val="left"/>
        <w:rPr>
          <w:rFonts w:ascii="宋体" w:hAnsi="宋体" w:cs="宋体" w:hint="eastAsia"/>
          <w:sz w:val="28"/>
          <w:szCs w:val="28"/>
        </w:rPr>
      </w:pPr>
    </w:p>
    <w:p w14:paraId="291648BA" w14:textId="77777777" w:rsidR="00465D6D" w:rsidRDefault="00465D6D">
      <w:pPr>
        <w:jc w:val="left"/>
        <w:rPr>
          <w:rFonts w:ascii="宋体" w:hAnsi="宋体" w:cs="宋体" w:hint="eastAsia"/>
          <w:sz w:val="28"/>
          <w:szCs w:val="28"/>
        </w:rPr>
      </w:pPr>
    </w:p>
    <w:p w14:paraId="56F0D86B" w14:textId="77777777" w:rsidR="00465D6D" w:rsidRDefault="00465D6D">
      <w:pPr>
        <w:jc w:val="left"/>
        <w:rPr>
          <w:rFonts w:ascii="宋体" w:hAnsi="宋体" w:cs="宋体" w:hint="eastAsia"/>
          <w:sz w:val="28"/>
          <w:szCs w:val="28"/>
        </w:rPr>
      </w:pPr>
    </w:p>
    <w:p w14:paraId="70AB5A55" w14:textId="77777777" w:rsidR="00465D6D" w:rsidRDefault="00465D6D">
      <w:pPr>
        <w:jc w:val="left"/>
        <w:rPr>
          <w:rFonts w:ascii="宋体" w:hAnsi="宋体" w:cs="宋体" w:hint="eastAsia"/>
          <w:sz w:val="28"/>
          <w:szCs w:val="28"/>
        </w:rPr>
      </w:pPr>
    </w:p>
    <w:p w14:paraId="78B56A6F" w14:textId="77777777" w:rsidR="00465D6D" w:rsidRDefault="00465D6D">
      <w:pPr>
        <w:jc w:val="left"/>
        <w:rPr>
          <w:rFonts w:ascii="宋体" w:hAnsi="宋体" w:cs="宋体" w:hint="eastAsia"/>
          <w:sz w:val="28"/>
          <w:szCs w:val="28"/>
        </w:rPr>
      </w:pPr>
    </w:p>
    <w:p w14:paraId="62C11264" w14:textId="77777777" w:rsidR="00465D6D" w:rsidRDefault="00000000">
      <w:pPr>
        <w:numPr>
          <w:ilvl w:val="0"/>
          <w:numId w:val="1"/>
        </w:numPr>
        <w:jc w:val="left"/>
        <w:rPr>
          <w:rFonts w:ascii="宋体" w:hAnsi="宋体" w:cs="宋体" w:hint="eastAsia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必要性和可行性</w:t>
      </w:r>
    </w:p>
    <w:p w14:paraId="23EB8017" w14:textId="77777777" w:rsidR="00465D6D" w:rsidRDefault="00000000"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项目实施的必要性：</w:t>
      </w:r>
    </w:p>
    <w:p w14:paraId="1C9DAC34" w14:textId="77777777" w:rsidR="00465D6D" w:rsidRDefault="00000000"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项目实施的可行性：</w:t>
      </w:r>
    </w:p>
    <w:p w14:paraId="67E4030E" w14:textId="77777777" w:rsidR="00465D6D" w:rsidRDefault="00000000"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项目风险与不确定性：</w:t>
      </w:r>
    </w:p>
    <w:p w14:paraId="31562AD2" w14:textId="77777777" w:rsidR="00465D6D" w:rsidRDefault="00000000">
      <w:pPr>
        <w:jc w:val="left"/>
        <w:rPr>
          <w:rFonts w:ascii="宋体" w:hAnsi="宋体" w:cs="宋体" w:hint="eastAsia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进度与计划安排：</w:t>
      </w:r>
      <w:r>
        <w:rPr>
          <w:rFonts w:ascii="宋体" w:hAnsi="宋体" w:cs="宋体"/>
          <w:b/>
          <w:bCs/>
          <w:sz w:val="32"/>
          <w:szCs w:val="32"/>
        </w:rPr>
        <w:t xml:space="preserve"> </w:t>
      </w:r>
    </w:p>
    <w:tbl>
      <w:tblPr>
        <w:tblStyle w:val="a5"/>
        <w:tblW w:w="8522" w:type="dxa"/>
        <w:jc w:val="center"/>
        <w:tblLayout w:type="fixed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465D6D" w14:paraId="4F82172D" w14:textId="77777777">
        <w:trPr>
          <w:jc w:val="center"/>
        </w:trPr>
        <w:tc>
          <w:tcPr>
            <w:tcW w:w="2840" w:type="dxa"/>
            <w:vAlign w:val="center"/>
          </w:tcPr>
          <w:p w14:paraId="51B581FF" w14:textId="77777777" w:rsidR="00465D6D" w:rsidRDefault="00000000">
            <w:pPr>
              <w:jc w:val="left"/>
              <w:rPr>
                <w:rFonts w:ascii="宋体" w:hAnsi="宋体" w:cs="宋体" w:hint="eastAsia"/>
                <w:b/>
                <w:bCs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项目</w:t>
            </w:r>
          </w:p>
        </w:tc>
        <w:tc>
          <w:tcPr>
            <w:tcW w:w="2841" w:type="dxa"/>
            <w:vAlign w:val="center"/>
          </w:tcPr>
          <w:p w14:paraId="3B48E6F5" w14:textId="77777777" w:rsidR="00465D6D" w:rsidRDefault="00000000">
            <w:pPr>
              <w:jc w:val="left"/>
              <w:rPr>
                <w:rFonts w:ascii="宋体" w:hAnsi="宋体" w:cs="宋体" w:hint="eastAsia"/>
                <w:b/>
                <w:bCs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时间安排</w:t>
            </w:r>
          </w:p>
        </w:tc>
        <w:tc>
          <w:tcPr>
            <w:tcW w:w="2841" w:type="dxa"/>
            <w:vAlign w:val="center"/>
          </w:tcPr>
          <w:p w14:paraId="76D11E3E" w14:textId="77777777" w:rsidR="00465D6D" w:rsidRDefault="00000000">
            <w:pPr>
              <w:jc w:val="left"/>
              <w:rPr>
                <w:rFonts w:ascii="宋体" w:hAnsi="宋体" w:cs="宋体" w:hint="eastAsia"/>
                <w:b/>
                <w:bCs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进度计划</w:t>
            </w:r>
          </w:p>
        </w:tc>
      </w:tr>
      <w:tr w:rsidR="00465D6D" w14:paraId="01D2AC35" w14:textId="77777777">
        <w:trPr>
          <w:jc w:val="center"/>
        </w:trPr>
        <w:tc>
          <w:tcPr>
            <w:tcW w:w="2840" w:type="dxa"/>
            <w:vMerge w:val="restart"/>
          </w:tcPr>
          <w:p w14:paraId="4CBFED7E" w14:textId="77777777" w:rsidR="00465D6D" w:rsidRDefault="00465D6D">
            <w:pPr>
              <w:jc w:val="left"/>
              <w:rPr>
                <w:rFonts w:ascii="宋体" w:hAnsi="宋体" w:cs="宋体" w:hint="eastAsia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 w14:paraId="7A06D3EF" w14:textId="77777777" w:rsidR="00465D6D" w:rsidRDefault="00465D6D">
            <w:pPr>
              <w:jc w:val="left"/>
              <w:rPr>
                <w:rFonts w:ascii="宋体" w:hAnsi="宋体" w:cs="宋体" w:hint="eastAsia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 w14:paraId="72FD7DDE" w14:textId="77777777" w:rsidR="00465D6D" w:rsidRDefault="00465D6D">
            <w:pPr>
              <w:jc w:val="left"/>
              <w:rPr>
                <w:rFonts w:ascii="宋体" w:hAnsi="宋体" w:cs="宋体" w:hint="eastAsia"/>
                <w:b/>
                <w:bCs/>
                <w:sz w:val="32"/>
                <w:szCs w:val="32"/>
              </w:rPr>
            </w:pPr>
          </w:p>
        </w:tc>
      </w:tr>
      <w:tr w:rsidR="00465D6D" w14:paraId="6E72DE0B" w14:textId="77777777">
        <w:trPr>
          <w:jc w:val="center"/>
        </w:trPr>
        <w:tc>
          <w:tcPr>
            <w:tcW w:w="2840" w:type="dxa"/>
            <w:vMerge/>
          </w:tcPr>
          <w:p w14:paraId="0A2518CA" w14:textId="77777777" w:rsidR="00465D6D" w:rsidRDefault="00465D6D">
            <w:pPr>
              <w:jc w:val="left"/>
              <w:rPr>
                <w:rFonts w:ascii="宋体" w:hAnsi="宋体" w:cs="宋体" w:hint="eastAsia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 w14:paraId="4C34C551" w14:textId="77777777" w:rsidR="00465D6D" w:rsidRDefault="00465D6D">
            <w:pPr>
              <w:jc w:val="left"/>
              <w:rPr>
                <w:rFonts w:ascii="宋体" w:hAnsi="宋体" w:cs="宋体" w:hint="eastAsia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 w14:paraId="1F828D49" w14:textId="77777777" w:rsidR="00465D6D" w:rsidRDefault="00465D6D">
            <w:pPr>
              <w:jc w:val="left"/>
              <w:rPr>
                <w:rFonts w:ascii="宋体" w:hAnsi="宋体" w:cs="宋体" w:hint="eastAsia"/>
                <w:b/>
                <w:bCs/>
                <w:sz w:val="32"/>
                <w:szCs w:val="32"/>
              </w:rPr>
            </w:pPr>
          </w:p>
        </w:tc>
      </w:tr>
    </w:tbl>
    <w:p w14:paraId="47BD327F" w14:textId="77777777" w:rsidR="00465D6D" w:rsidRDefault="00465D6D">
      <w:pPr>
        <w:jc w:val="left"/>
        <w:rPr>
          <w:rFonts w:ascii="宋体" w:hAnsi="宋体" w:cs="宋体" w:hint="eastAsia"/>
          <w:b/>
          <w:bCs/>
          <w:sz w:val="32"/>
          <w:szCs w:val="32"/>
        </w:rPr>
      </w:pPr>
    </w:p>
    <w:p w14:paraId="40471E8F" w14:textId="77777777" w:rsidR="00465D6D" w:rsidRDefault="00465D6D">
      <w:pPr>
        <w:jc w:val="left"/>
        <w:rPr>
          <w:rFonts w:ascii="宋体" w:hAnsi="宋体" w:cs="宋体" w:hint="eastAsia"/>
          <w:b/>
          <w:bCs/>
          <w:sz w:val="32"/>
          <w:szCs w:val="32"/>
        </w:rPr>
      </w:pPr>
    </w:p>
    <w:p w14:paraId="036C276C" w14:textId="77777777" w:rsidR="00465D6D" w:rsidRDefault="00465D6D">
      <w:pPr>
        <w:ind w:left="803"/>
        <w:jc w:val="left"/>
        <w:rPr>
          <w:rFonts w:ascii="宋体" w:hAnsi="宋体" w:cs="宋体" w:hint="eastAsia"/>
          <w:sz w:val="28"/>
          <w:szCs w:val="28"/>
        </w:rPr>
      </w:pPr>
    </w:p>
    <w:p w14:paraId="67311B0C" w14:textId="77777777" w:rsidR="00465D6D" w:rsidRDefault="00465D6D">
      <w:pPr>
        <w:jc w:val="left"/>
        <w:rPr>
          <w:rFonts w:ascii="华文隶书" w:eastAsia="华文隶书" w:hAnsi="华文隶书" w:cs="华文隶书" w:hint="eastAsia"/>
          <w:b/>
          <w:bCs/>
          <w:sz w:val="32"/>
          <w:szCs w:val="32"/>
        </w:rPr>
        <w:sectPr w:rsidR="00465D6D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14:paraId="61E779C4" w14:textId="77777777" w:rsidR="00465D6D" w:rsidRDefault="00000000">
      <w:pPr>
        <w:jc w:val="left"/>
        <w:rPr>
          <w:rFonts w:ascii="宋体" w:hAnsi="宋体" w:cs="宋体" w:hint="eastAsia"/>
          <w:b/>
          <w:bCs/>
          <w:sz w:val="32"/>
          <w:szCs w:val="32"/>
        </w:rPr>
        <w:sectPr w:rsidR="00465D6D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>
        <w:rPr>
          <w:rFonts w:ascii="宋体" w:hAnsi="宋体" w:cs="宋体" w:hint="eastAsia"/>
          <w:b/>
          <w:bCs/>
          <w:sz w:val="32"/>
          <w:szCs w:val="32"/>
        </w:rPr>
        <w:lastRenderedPageBreak/>
        <w:t>工程类项目：施工图纸及预算书（文件）</w:t>
      </w:r>
    </w:p>
    <w:p w14:paraId="08374F50" w14:textId="77777777" w:rsidR="00465D6D" w:rsidRDefault="00000000">
      <w:pPr>
        <w:jc w:val="left"/>
        <w:rPr>
          <w:rFonts w:ascii="宋体" w:hAnsi="宋体" w:cs="宋体" w:hint="eastAsia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lastRenderedPageBreak/>
        <w:t>采购类项目：采购清单</w:t>
      </w:r>
    </w:p>
    <w:tbl>
      <w:tblPr>
        <w:tblStyle w:val="a5"/>
        <w:tblW w:w="14292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 w:rsidR="00465D6D" w14:paraId="597A79F7" w14:textId="77777777">
        <w:tc>
          <w:tcPr>
            <w:tcW w:w="14292" w:type="dxa"/>
            <w:gridSpan w:val="7"/>
          </w:tcPr>
          <w:p w14:paraId="4CEA743F" w14:textId="77777777" w:rsidR="00465D6D" w:rsidRDefault="00000000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黄村镇经营性自建房排查“百日行动”项目</w:t>
            </w:r>
          </w:p>
        </w:tc>
      </w:tr>
      <w:tr w:rsidR="00465D6D" w14:paraId="56BCDA83" w14:textId="77777777">
        <w:tc>
          <w:tcPr>
            <w:tcW w:w="14292" w:type="dxa"/>
            <w:gridSpan w:val="7"/>
          </w:tcPr>
          <w:p w14:paraId="4AA5D3D8" w14:textId="77777777" w:rsidR="00465D6D" w:rsidRDefault="00000000">
            <w:pPr>
              <w:jc w:val="righ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单位：万元</w:t>
            </w:r>
          </w:p>
        </w:tc>
      </w:tr>
      <w:tr w:rsidR="00465D6D" w14:paraId="737B6A0B" w14:textId="77777777">
        <w:tc>
          <w:tcPr>
            <w:tcW w:w="2142" w:type="dxa"/>
          </w:tcPr>
          <w:p w14:paraId="2617B3A6" w14:textId="77777777" w:rsidR="00465D6D" w:rsidRDefault="00000000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序号</w:t>
            </w:r>
          </w:p>
        </w:tc>
        <w:tc>
          <w:tcPr>
            <w:tcW w:w="1493" w:type="dxa"/>
          </w:tcPr>
          <w:p w14:paraId="7653BBE5" w14:textId="77777777" w:rsidR="00465D6D" w:rsidRDefault="00000000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名称</w:t>
            </w:r>
          </w:p>
        </w:tc>
        <w:tc>
          <w:tcPr>
            <w:tcW w:w="3090" w:type="dxa"/>
          </w:tcPr>
          <w:p w14:paraId="055C432C" w14:textId="77777777" w:rsidR="00465D6D" w:rsidRDefault="00000000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品牌及规格型号功能</w:t>
            </w:r>
          </w:p>
        </w:tc>
        <w:tc>
          <w:tcPr>
            <w:tcW w:w="1492" w:type="dxa"/>
          </w:tcPr>
          <w:p w14:paraId="3F898F94" w14:textId="77777777" w:rsidR="00465D6D" w:rsidRDefault="00000000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单价</w:t>
            </w:r>
          </w:p>
        </w:tc>
        <w:tc>
          <w:tcPr>
            <w:tcW w:w="2025" w:type="dxa"/>
          </w:tcPr>
          <w:p w14:paraId="1B55FB22" w14:textId="77777777" w:rsidR="00465D6D" w:rsidRDefault="00000000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数量 </w:t>
            </w:r>
          </w:p>
        </w:tc>
        <w:tc>
          <w:tcPr>
            <w:tcW w:w="2025" w:type="dxa"/>
          </w:tcPr>
          <w:p w14:paraId="4C8FFD13" w14:textId="77777777" w:rsidR="00465D6D" w:rsidRDefault="00000000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单位</w:t>
            </w:r>
          </w:p>
        </w:tc>
        <w:tc>
          <w:tcPr>
            <w:tcW w:w="2025" w:type="dxa"/>
          </w:tcPr>
          <w:p w14:paraId="4AECA4CF" w14:textId="77777777" w:rsidR="00465D6D" w:rsidRDefault="00000000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总价</w:t>
            </w:r>
          </w:p>
        </w:tc>
      </w:tr>
      <w:tr w:rsidR="00465D6D" w14:paraId="04180506" w14:textId="77777777">
        <w:tc>
          <w:tcPr>
            <w:tcW w:w="2142" w:type="dxa"/>
          </w:tcPr>
          <w:p w14:paraId="60A027D2" w14:textId="77777777" w:rsidR="00465D6D" w:rsidRDefault="00465D6D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</w:p>
        </w:tc>
        <w:tc>
          <w:tcPr>
            <w:tcW w:w="1493" w:type="dxa"/>
          </w:tcPr>
          <w:p w14:paraId="7B249EFE" w14:textId="77777777" w:rsidR="00465D6D" w:rsidRDefault="00465D6D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</w:p>
        </w:tc>
        <w:tc>
          <w:tcPr>
            <w:tcW w:w="3090" w:type="dxa"/>
          </w:tcPr>
          <w:p w14:paraId="46F47234" w14:textId="77777777" w:rsidR="00465D6D" w:rsidRDefault="00465D6D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</w:p>
        </w:tc>
        <w:tc>
          <w:tcPr>
            <w:tcW w:w="1492" w:type="dxa"/>
          </w:tcPr>
          <w:p w14:paraId="2ACE1F84" w14:textId="77777777" w:rsidR="00465D6D" w:rsidRDefault="00465D6D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</w:p>
        </w:tc>
        <w:tc>
          <w:tcPr>
            <w:tcW w:w="2025" w:type="dxa"/>
          </w:tcPr>
          <w:p w14:paraId="409BD0A3" w14:textId="77777777" w:rsidR="00465D6D" w:rsidRDefault="00465D6D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</w:p>
        </w:tc>
        <w:tc>
          <w:tcPr>
            <w:tcW w:w="2025" w:type="dxa"/>
          </w:tcPr>
          <w:p w14:paraId="349FD435" w14:textId="77777777" w:rsidR="00465D6D" w:rsidRDefault="00465D6D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</w:p>
        </w:tc>
        <w:tc>
          <w:tcPr>
            <w:tcW w:w="2025" w:type="dxa"/>
          </w:tcPr>
          <w:p w14:paraId="729CCAAB" w14:textId="77777777" w:rsidR="00465D6D" w:rsidRDefault="00465D6D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</w:p>
        </w:tc>
      </w:tr>
      <w:tr w:rsidR="00465D6D" w14:paraId="5FE0D069" w14:textId="77777777">
        <w:tc>
          <w:tcPr>
            <w:tcW w:w="12267" w:type="dxa"/>
            <w:gridSpan w:val="6"/>
          </w:tcPr>
          <w:p w14:paraId="2885773F" w14:textId="77777777" w:rsidR="00465D6D" w:rsidRDefault="00000000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合计</w:t>
            </w:r>
          </w:p>
        </w:tc>
        <w:tc>
          <w:tcPr>
            <w:tcW w:w="2025" w:type="dxa"/>
          </w:tcPr>
          <w:p w14:paraId="233C6AFA" w14:textId="77777777" w:rsidR="00465D6D" w:rsidRDefault="00465D6D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</w:p>
        </w:tc>
      </w:tr>
    </w:tbl>
    <w:p w14:paraId="4EA832F2" w14:textId="77777777" w:rsidR="00465D6D" w:rsidRDefault="00465D6D">
      <w:pPr>
        <w:jc w:val="left"/>
        <w:rPr>
          <w:rFonts w:ascii="宋体" w:hAnsi="宋体" w:cs="宋体" w:hint="eastAsia"/>
          <w:b/>
          <w:bCs/>
          <w:sz w:val="32"/>
          <w:szCs w:val="32"/>
        </w:rPr>
      </w:pPr>
    </w:p>
    <w:p w14:paraId="25B74FD9" w14:textId="77777777" w:rsidR="00465D6D" w:rsidRDefault="00000000">
      <w:pPr>
        <w:jc w:val="left"/>
        <w:rPr>
          <w:rFonts w:ascii="宋体" w:hAnsi="宋体" w:cs="宋体" w:hint="eastAsia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三方报价</w:t>
      </w:r>
    </w:p>
    <w:sectPr w:rsidR="00465D6D"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F6344B" w14:textId="77777777" w:rsidR="002137D1" w:rsidRDefault="002137D1" w:rsidP="00AF274B">
      <w:r>
        <w:separator/>
      </w:r>
    </w:p>
  </w:endnote>
  <w:endnote w:type="continuationSeparator" w:id="0">
    <w:p w14:paraId="62D6FBBD" w14:textId="77777777" w:rsidR="002137D1" w:rsidRDefault="002137D1" w:rsidP="00AF2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隶书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0EDF8D" w14:textId="77777777" w:rsidR="002137D1" w:rsidRDefault="002137D1" w:rsidP="00AF274B">
      <w:r>
        <w:separator/>
      </w:r>
    </w:p>
  </w:footnote>
  <w:footnote w:type="continuationSeparator" w:id="0">
    <w:p w14:paraId="7472BA94" w14:textId="77777777" w:rsidR="002137D1" w:rsidRDefault="002137D1" w:rsidP="00AF27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DC1F133"/>
    <w:multiLevelType w:val="singleLevel"/>
    <w:tmpl w:val="DDC1F133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301D7F26"/>
    <w:multiLevelType w:val="singleLevel"/>
    <w:tmpl w:val="301D7F2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378630857">
    <w:abstractNumId w:val="0"/>
  </w:num>
  <w:num w:numId="2" w16cid:durableId="17862663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zNkMTFkODEzMGI3ODdmZDMyNzUwNmQ0MmI0MWQxZDQifQ=="/>
  </w:docVars>
  <w:rsids>
    <w:rsidRoot w:val="34B53ED7"/>
    <w:rsid w:val="000E3B4C"/>
    <w:rsid w:val="000E7AFF"/>
    <w:rsid w:val="001162E6"/>
    <w:rsid w:val="00184A34"/>
    <w:rsid w:val="002137D1"/>
    <w:rsid w:val="002630BB"/>
    <w:rsid w:val="002B5234"/>
    <w:rsid w:val="002C4173"/>
    <w:rsid w:val="003170E0"/>
    <w:rsid w:val="00382DB1"/>
    <w:rsid w:val="00465D6D"/>
    <w:rsid w:val="004C5077"/>
    <w:rsid w:val="005C54AD"/>
    <w:rsid w:val="005F503A"/>
    <w:rsid w:val="00652EC5"/>
    <w:rsid w:val="007512C6"/>
    <w:rsid w:val="00844B55"/>
    <w:rsid w:val="00926332"/>
    <w:rsid w:val="00947F11"/>
    <w:rsid w:val="009F272C"/>
    <w:rsid w:val="00AF0404"/>
    <w:rsid w:val="00AF274B"/>
    <w:rsid w:val="00B8554D"/>
    <w:rsid w:val="00B911C0"/>
    <w:rsid w:val="00DC6104"/>
    <w:rsid w:val="00F53884"/>
    <w:rsid w:val="0A5D4D63"/>
    <w:rsid w:val="107E1DBD"/>
    <w:rsid w:val="13F73D10"/>
    <w:rsid w:val="14333E3C"/>
    <w:rsid w:val="1C766D20"/>
    <w:rsid w:val="1C783BAC"/>
    <w:rsid w:val="283672E2"/>
    <w:rsid w:val="2B427D0F"/>
    <w:rsid w:val="2F471EE1"/>
    <w:rsid w:val="300A4E08"/>
    <w:rsid w:val="3075311F"/>
    <w:rsid w:val="308113CB"/>
    <w:rsid w:val="34B53ED7"/>
    <w:rsid w:val="3E7A7E0E"/>
    <w:rsid w:val="44A4644B"/>
    <w:rsid w:val="45626A2B"/>
    <w:rsid w:val="47D77BE6"/>
    <w:rsid w:val="4D6B16DA"/>
    <w:rsid w:val="4F815F87"/>
    <w:rsid w:val="54F9326F"/>
    <w:rsid w:val="567737C6"/>
    <w:rsid w:val="59467262"/>
    <w:rsid w:val="5B280C0A"/>
    <w:rsid w:val="5B3C2907"/>
    <w:rsid w:val="625005B0"/>
    <w:rsid w:val="651C2939"/>
    <w:rsid w:val="668643B2"/>
    <w:rsid w:val="67F058E6"/>
    <w:rsid w:val="6D535020"/>
    <w:rsid w:val="6EC35554"/>
    <w:rsid w:val="71857CC6"/>
    <w:rsid w:val="74150A55"/>
    <w:rsid w:val="78C71570"/>
    <w:rsid w:val="79160859"/>
    <w:rsid w:val="7B52329C"/>
    <w:rsid w:val="7BED2CF0"/>
    <w:rsid w:val="7C8D7F4E"/>
    <w:rsid w:val="7F8A0A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154044"/>
  <w15:docId w15:val="{FC1E57C0-C93E-4DD4-9A97-71F67B3FC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99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link w:val="a4"/>
    <w:uiPriority w:val="99"/>
    <w:qFormat/>
    <w:pPr>
      <w:spacing w:after="120"/>
    </w:p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正文文本首行缩进1"/>
    <w:basedOn w:val="a3"/>
    <w:qFormat/>
    <w:pPr>
      <w:ind w:firstLineChars="100" w:firstLine="420"/>
    </w:pPr>
  </w:style>
  <w:style w:type="character" w:customStyle="1" w:styleId="a4">
    <w:name w:val="正文文本 字符"/>
    <w:basedOn w:val="a0"/>
    <w:link w:val="a3"/>
    <w:rPr>
      <w:rFonts w:ascii="黑体" w:eastAsia="黑体" w:hAnsi="宋体" w:cs="黑体" w:hint="eastAsia"/>
      <w:kern w:val="2"/>
      <w:sz w:val="21"/>
      <w:szCs w:val="24"/>
    </w:rPr>
  </w:style>
  <w:style w:type="paragraph" w:styleId="a6">
    <w:name w:val="header"/>
    <w:basedOn w:val="a"/>
    <w:link w:val="a7"/>
    <w:rsid w:val="00AF274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AF274B"/>
    <w:rPr>
      <w:rFonts w:ascii="Calibri" w:hAnsi="Calibri" w:cs="黑体"/>
      <w:kern w:val="2"/>
      <w:sz w:val="18"/>
      <w:szCs w:val="18"/>
    </w:rPr>
  </w:style>
  <w:style w:type="paragraph" w:styleId="a8">
    <w:name w:val="footer"/>
    <w:basedOn w:val="a"/>
    <w:link w:val="a9"/>
    <w:rsid w:val="00AF27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AF274B"/>
    <w:rPr>
      <w:rFonts w:ascii="Calibri" w:hAnsi="Calibri" w:cs="黑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3</TotalTime>
  <Pages>7</Pages>
  <Words>228</Words>
  <Characters>1301</Characters>
  <Application>Microsoft Office Word</Application>
  <DocSecurity>0</DocSecurity>
  <Lines>10</Lines>
  <Paragraphs>3</Paragraphs>
  <ScaleCrop>false</ScaleCrop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项目申报文本</dc:title>
  <dc:creator>秋清寒╮</dc:creator>
  <cp:lastModifiedBy>慧鹏 张</cp:lastModifiedBy>
  <cp:revision>5</cp:revision>
  <cp:lastPrinted>2018-09-07T03:15:00Z</cp:lastPrinted>
  <dcterms:created xsi:type="dcterms:W3CDTF">2023-09-13T08:53:00Z</dcterms:created>
  <dcterms:modified xsi:type="dcterms:W3CDTF">2024-08-29T07:18:00Z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2052-11.1.0.12155</vt:lpwstr>
  </property>
  <property fmtid="{D5CDD505-2E9C-101B-9397-08002B2CF9AE}" pid="3" name="ICV">
    <vt:lpwstr>B77BE42258A44AF3A541BBDD3C698D23_13</vt:lpwstr>
  </property>
</Properties>
</file>