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7B233A" w14:textId="77777777" w:rsidR="00465D6D" w:rsidRDefault="00000000">
      <w:pPr>
        <w:pStyle w:val="1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 w14:paraId="190328A9" w14:textId="77777777" w:rsidR="00465D6D" w:rsidRDefault="00465D6D">
      <w:pPr>
        <w:rPr>
          <w:sz w:val="52"/>
          <w:szCs w:val="32"/>
        </w:rPr>
      </w:pPr>
    </w:p>
    <w:p w14:paraId="293BA4E7" w14:textId="77777777" w:rsidR="00465D6D" w:rsidRDefault="00000000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北京市大兴区黄村镇城乡建设办公室（规划科）</w:t>
      </w:r>
    </w:p>
    <w:p w14:paraId="7031ECA9" w14:textId="77777777" w:rsidR="00465D6D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——黄村镇经营性自建房排查“百日行动”项目</w:t>
      </w:r>
    </w:p>
    <w:p w14:paraId="4650F8D2" w14:textId="77777777" w:rsidR="00465D6D" w:rsidRDefault="00465D6D">
      <w:pPr>
        <w:rPr>
          <w:sz w:val="32"/>
          <w:szCs w:val="32"/>
        </w:rPr>
      </w:pPr>
    </w:p>
    <w:p w14:paraId="2B6659A5" w14:textId="77777777" w:rsidR="00465D6D" w:rsidRDefault="00465D6D">
      <w:pPr>
        <w:rPr>
          <w:sz w:val="32"/>
          <w:szCs w:val="32"/>
        </w:rPr>
      </w:pPr>
    </w:p>
    <w:p w14:paraId="1089E21D" w14:textId="77777777" w:rsidR="00465D6D" w:rsidRDefault="00465D6D">
      <w:pPr>
        <w:rPr>
          <w:sz w:val="32"/>
          <w:szCs w:val="32"/>
        </w:rPr>
      </w:pPr>
    </w:p>
    <w:p w14:paraId="14B43DD7" w14:textId="77777777" w:rsidR="00465D6D" w:rsidRDefault="00465D6D">
      <w:pPr>
        <w:rPr>
          <w:sz w:val="32"/>
          <w:szCs w:val="32"/>
        </w:rPr>
      </w:pPr>
    </w:p>
    <w:p w14:paraId="61B529A2" w14:textId="77777777" w:rsidR="00465D6D" w:rsidRDefault="00465D6D">
      <w:pPr>
        <w:rPr>
          <w:sz w:val="32"/>
          <w:szCs w:val="32"/>
        </w:rPr>
      </w:pPr>
    </w:p>
    <w:p w14:paraId="7E0B2575" w14:textId="77777777" w:rsidR="00465D6D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项目申报单位（科室）：规划科</w:t>
      </w:r>
    </w:p>
    <w:p w14:paraId="0CA8F224" w14:textId="77777777" w:rsidR="00465D6D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主管部门（区直或镇）：黄村镇政府</w:t>
      </w:r>
    </w:p>
    <w:p w14:paraId="485E13A3" w14:textId="77777777" w:rsidR="00465D6D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项目实施年度：</w:t>
      </w:r>
      <w:r>
        <w:rPr>
          <w:rFonts w:hint="eastAsia"/>
          <w:sz w:val="32"/>
          <w:szCs w:val="32"/>
        </w:rPr>
        <w:t>2022</w:t>
      </w:r>
      <w:r>
        <w:rPr>
          <w:rFonts w:hint="eastAsia"/>
          <w:sz w:val="32"/>
          <w:szCs w:val="32"/>
        </w:rPr>
        <w:t>年</w:t>
      </w:r>
    </w:p>
    <w:p w14:paraId="5C2435C5" w14:textId="6323AEF8" w:rsidR="00465D6D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</w:t>
      </w:r>
      <w:r>
        <w:rPr>
          <w:rFonts w:hint="eastAsia"/>
          <w:sz w:val="32"/>
          <w:szCs w:val="32"/>
        </w:rPr>
        <w:t>202</w:t>
      </w:r>
      <w:r w:rsidR="007512C6">
        <w:rPr>
          <w:rFonts w:hint="eastAsia"/>
          <w:sz w:val="32"/>
          <w:szCs w:val="32"/>
        </w:rPr>
        <w:t>5</w:t>
      </w:r>
      <w:r>
        <w:rPr>
          <w:rFonts w:hint="eastAsia"/>
          <w:sz w:val="32"/>
          <w:szCs w:val="32"/>
        </w:rPr>
        <w:t>年</w:t>
      </w:r>
    </w:p>
    <w:p w14:paraId="742FB36F" w14:textId="77777777" w:rsidR="00465D6D" w:rsidRDefault="00465D6D">
      <w:pPr>
        <w:rPr>
          <w:sz w:val="32"/>
          <w:szCs w:val="32"/>
        </w:rPr>
      </w:pPr>
    </w:p>
    <w:p w14:paraId="6503A69A" w14:textId="77777777" w:rsidR="00465D6D" w:rsidRDefault="00465D6D">
      <w:pPr>
        <w:rPr>
          <w:sz w:val="32"/>
          <w:szCs w:val="32"/>
        </w:rPr>
      </w:pPr>
    </w:p>
    <w:p w14:paraId="581B56C2" w14:textId="77777777" w:rsidR="00465D6D" w:rsidRDefault="00465D6D">
      <w:pPr>
        <w:rPr>
          <w:sz w:val="32"/>
          <w:szCs w:val="32"/>
        </w:rPr>
      </w:pPr>
    </w:p>
    <w:p w14:paraId="2BDC3123" w14:textId="77777777" w:rsidR="00465D6D" w:rsidRDefault="00000000">
      <w:pPr>
        <w:rPr>
          <w:rFonts w:ascii="宋体" w:hAnsi="宋体" w:cs="宋体" w:hint="eastAsia"/>
          <w:sz w:val="30"/>
          <w:szCs w:val="30"/>
        </w:rPr>
        <w:sectPr w:rsidR="00465D6D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ascii="宋体" w:hAnsi="宋体" w:cs="宋体" w:hint="eastAsia"/>
          <w:sz w:val="30"/>
          <w:szCs w:val="30"/>
        </w:rPr>
        <w:t xml:space="preserve">项目申报单位盖章（科室）：         </w:t>
      </w:r>
    </w:p>
    <w:p w14:paraId="3955CB54" w14:textId="77777777" w:rsidR="00465D6D" w:rsidRDefault="00000000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lastRenderedPageBreak/>
        <w:t>项目申报文本</w:t>
      </w:r>
    </w:p>
    <w:tbl>
      <w:tblPr>
        <w:tblStyle w:val="a5"/>
        <w:tblpPr w:leftFromText="180" w:rightFromText="180" w:vertAnchor="text" w:horzAnchor="page" w:tblpXSpec="center" w:tblpY="168"/>
        <w:tblOverlap w:val="never"/>
        <w:tblW w:w="10772" w:type="dxa"/>
        <w:jc w:val="center"/>
        <w:tblLayout w:type="fixed"/>
        <w:tblLook w:val="04A0" w:firstRow="1" w:lastRow="0" w:firstColumn="1" w:lastColumn="0" w:noHBand="0" w:noVBand="1"/>
      </w:tblPr>
      <w:tblGrid>
        <w:gridCol w:w="2160"/>
        <w:gridCol w:w="3120"/>
        <w:gridCol w:w="2052"/>
        <w:gridCol w:w="3440"/>
      </w:tblGrid>
      <w:tr w:rsidR="00465D6D" w14:paraId="69E60067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2B663786" w14:textId="77777777" w:rsidR="00465D6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0B6CD9A3" w14:textId="77777777" w:rsidR="00465D6D" w:rsidRDefault="00000000">
            <w:pPr>
              <w:jc w:val="left"/>
              <w:rPr>
                <w:sz w:val="24"/>
              </w:rPr>
            </w:pPr>
            <w:r>
              <w:rPr>
                <w:sz w:val="24"/>
              </w:rPr>
              <w:t>黄村镇经营性自建房排查</w:t>
            </w:r>
            <w:r>
              <w:rPr>
                <w:sz w:val="24"/>
              </w:rPr>
              <w:t>“</w:t>
            </w:r>
            <w:r>
              <w:rPr>
                <w:sz w:val="24"/>
              </w:rPr>
              <w:t>百日行动</w:t>
            </w:r>
            <w:r>
              <w:rPr>
                <w:sz w:val="24"/>
              </w:rPr>
              <w:t>”</w:t>
            </w:r>
            <w:r>
              <w:rPr>
                <w:sz w:val="24"/>
              </w:rPr>
              <w:t>项目</w:t>
            </w:r>
          </w:p>
        </w:tc>
      </w:tr>
      <w:tr w:rsidR="00465D6D" w14:paraId="281BC57E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37AA667B" w14:textId="77777777" w:rsidR="00465D6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1F2A4837" w14:textId="77777777" w:rsidR="00465D6D" w:rsidRDefault="00000000">
            <w:pPr>
              <w:jc w:val="left"/>
              <w:rPr>
                <w:sz w:val="24"/>
              </w:rPr>
            </w:pPr>
            <w:r>
              <w:rPr>
                <w:sz w:val="24"/>
              </w:rPr>
              <w:t>规划科</w:t>
            </w:r>
          </w:p>
        </w:tc>
        <w:tc>
          <w:tcPr>
            <w:tcW w:w="2052" w:type="dxa"/>
            <w:vAlign w:val="center"/>
          </w:tcPr>
          <w:p w14:paraId="34211D0E" w14:textId="77777777" w:rsidR="00465D6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756468F7" w14:textId="77777777" w:rsidR="00465D6D" w:rsidRDefault="00000000">
            <w:pPr>
              <w:jc w:val="left"/>
              <w:rPr>
                <w:sz w:val="24"/>
              </w:rPr>
            </w:pPr>
            <w:r>
              <w:rPr>
                <w:sz w:val="24"/>
              </w:rPr>
              <w:t>黄村镇政府</w:t>
            </w:r>
          </w:p>
        </w:tc>
      </w:tr>
      <w:tr w:rsidR="00465D6D" w14:paraId="6893A2D4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4C742CB1" w14:textId="77777777" w:rsidR="00465D6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1FE36BCD" w14:textId="77777777" w:rsidR="00465D6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肖磊</w:t>
            </w:r>
          </w:p>
        </w:tc>
        <w:tc>
          <w:tcPr>
            <w:tcW w:w="2052" w:type="dxa"/>
            <w:vAlign w:val="center"/>
          </w:tcPr>
          <w:p w14:paraId="72AB67B8" w14:textId="77777777" w:rsidR="00465D6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34B6EC4A" w14:textId="77777777" w:rsidR="00465D6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13811499286</w:t>
            </w:r>
          </w:p>
        </w:tc>
      </w:tr>
      <w:tr w:rsidR="00465D6D" w14:paraId="2E60B0EC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02DA97F4" w14:textId="77777777" w:rsidR="00465D6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17042590" w14:textId="77777777" w:rsidR="00465D6D" w:rsidRDefault="00465D6D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1521C874" w14:textId="77777777" w:rsidR="00465D6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4C13CB07" w14:textId="77777777" w:rsidR="00465D6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技术服务</w:t>
            </w:r>
          </w:p>
        </w:tc>
      </w:tr>
      <w:tr w:rsidR="00465D6D" w14:paraId="1E694853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4E701E5B" w14:textId="77777777" w:rsidR="00465D6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3E4973FB" w14:textId="77777777" w:rsidR="00465D6D" w:rsidRDefault="00465D6D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22F345BE" w14:textId="77777777" w:rsidR="00465D6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69C75087" w14:textId="77777777" w:rsidR="00465D6D" w:rsidRDefault="00465D6D">
            <w:pPr>
              <w:jc w:val="left"/>
              <w:rPr>
                <w:sz w:val="24"/>
              </w:rPr>
            </w:pPr>
          </w:p>
        </w:tc>
      </w:tr>
      <w:tr w:rsidR="00465D6D" w14:paraId="7456B0FA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4808669A" w14:textId="77777777" w:rsidR="00465D6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0555029B" w14:textId="77777777" w:rsidR="00465D6D" w:rsidRDefault="00465D6D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2951B3ED" w14:textId="77777777" w:rsidR="00465D6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3E7046BE" w14:textId="77777777" w:rsidR="00465D6D" w:rsidRDefault="00465D6D">
            <w:pPr>
              <w:jc w:val="left"/>
              <w:rPr>
                <w:sz w:val="24"/>
              </w:rPr>
            </w:pPr>
          </w:p>
        </w:tc>
      </w:tr>
      <w:tr w:rsidR="00465D6D" w14:paraId="0C6E05EC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3CD04B60" w14:textId="77777777" w:rsidR="00465D6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1DE872BA" w14:textId="77777777" w:rsidR="00465D6D" w:rsidRDefault="00465D6D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7985FCAB" w14:textId="77777777" w:rsidR="00465D6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243B27AE" w14:textId="77777777" w:rsidR="00465D6D" w:rsidRDefault="00465D6D">
            <w:pPr>
              <w:jc w:val="left"/>
              <w:rPr>
                <w:sz w:val="24"/>
              </w:rPr>
            </w:pPr>
          </w:p>
        </w:tc>
      </w:tr>
      <w:tr w:rsidR="00465D6D" w14:paraId="67B10ADB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73E5DBB0" w14:textId="77777777" w:rsidR="00465D6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5429EE8A" w14:textId="77777777" w:rsidR="00465D6D" w:rsidRDefault="00465D6D">
            <w:pPr>
              <w:jc w:val="left"/>
              <w:rPr>
                <w:sz w:val="24"/>
              </w:rPr>
            </w:pPr>
          </w:p>
        </w:tc>
      </w:tr>
      <w:tr w:rsidR="00465D6D" w14:paraId="5A8D9C57" w14:textId="77777777">
        <w:trPr>
          <w:trHeight w:val="567"/>
          <w:jc w:val="center"/>
        </w:trPr>
        <w:tc>
          <w:tcPr>
            <w:tcW w:w="2160" w:type="dxa"/>
            <w:vAlign w:val="center"/>
          </w:tcPr>
          <w:p w14:paraId="0DFA74E3" w14:textId="77777777" w:rsidR="00465D6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5C62EF92" w14:textId="77777777" w:rsidR="00465D6D" w:rsidRDefault="00465D6D">
            <w:pPr>
              <w:jc w:val="left"/>
              <w:rPr>
                <w:sz w:val="24"/>
              </w:rPr>
            </w:pPr>
          </w:p>
        </w:tc>
      </w:tr>
      <w:tr w:rsidR="00465D6D" w14:paraId="2AC44021" w14:textId="77777777">
        <w:trPr>
          <w:trHeight w:val="6921"/>
          <w:jc w:val="center"/>
        </w:trPr>
        <w:tc>
          <w:tcPr>
            <w:tcW w:w="2160" w:type="dxa"/>
            <w:vAlign w:val="center"/>
          </w:tcPr>
          <w:p w14:paraId="05B38974" w14:textId="77777777" w:rsidR="00465D6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53ACE46E" w14:textId="77777777" w:rsidR="00465D6D" w:rsidRDefault="0000000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根据《大兴区自建房安全专项整治“百日行动”实施方案》要求，在</w:t>
            </w:r>
            <w:r>
              <w:rPr>
                <w:rFonts w:hint="eastAsia"/>
                <w:sz w:val="24"/>
              </w:rPr>
              <w:t>2022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月底前，完成排查黄村镇行政区域内所有经营性自建房，对经营性自建房场地与地基安全性、主体结构安全性、经营安全性、消防设施安全性，进行全覆盖排查，并录入城乡自建房安全专项整治信息归集平台。</w:t>
            </w:r>
          </w:p>
        </w:tc>
      </w:tr>
    </w:tbl>
    <w:p w14:paraId="45DD089B" w14:textId="77777777" w:rsidR="00465D6D" w:rsidRDefault="00465D6D">
      <w:pPr>
        <w:jc w:val="left"/>
        <w:rPr>
          <w:sz w:val="32"/>
          <w:szCs w:val="32"/>
        </w:rPr>
        <w:sectPr w:rsidR="00465D6D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4B9FFB40" w14:textId="77777777" w:rsidR="00465D6D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lastRenderedPageBreak/>
        <w:t>项目支出预算明细表</w:t>
      </w:r>
    </w:p>
    <w:p w14:paraId="53769107" w14:textId="77777777" w:rsidR="00465D6D" w:rsidRDefault="00000000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单位：规划科</w:t>
      </w:r>
      <w:r>
        <w:rPr>
          <w:rFonts w:hint="eastAsia"/>
          <w:sz w:val="30"/>
          <w:szCs w:val="30"/>
        </w:rPr>
        <w:t xml:space="preserve">                                                               </w:t>
      </w:r>
      <w:r>
        <w:rPr>
          <w:rFonts w:hint="eastAsia"/>
          <w:sz w:val="30"/>
          <w:szCs w:val="30"/>
        </w:rPr>
        <w:t>万元（保留六位小数）</w:t>
      </w:r>
    </w:p>
    <w:tbl>
      <w:tblPr>
        <w:tblStyle w:val="a5"/>
        <w:tblW w:w="14174" w:type="dxa"/>
        <w:tblLayout w:type="fixed"/>
        <w:tblLook w:val="04A0" w:firstRow="1" w:lastRow="0" w:firstColumn="1" w:lastColumn="0" w:noHBand="0" w:noVBand="1"/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:rsidR="00465D6D" w14:paraId="14EABE87" w14:textId="77777777">
        <w:trPr>
          <w:trHeight w:val="850"/>
        </w:trPr>
        <w:tc>
          <w:tcPr>
            <w:tcW w:w="1012" w:type="dxa"/>
            <w:vAlign w:val="center"/>
          </w:tcPr>
          <w:p w14:paraId="06A69E07" w14:textId="77777777" w:rsidR="00465D6D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410915E9" w14:textId="77777777" w:rsidR="00465D6D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149A5B4C" w14:textId="77777777" w:rsidR="00465D6D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00AD2950" w14:textId="77777777" w:rsidR="00465D6D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0E16861B" w14:textId="77777777" w:rsidR="00465D6D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11237B73" w14:textId="77777777" w:rsidR="00465D6D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1943AE41" w14:textId="77777777" w:rsidR="00465D6D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5480A9AC" w14:textId="77777777" w:rsidR="00465D6D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66FA1A90" w14:textId="77777777" w:rsidR="00465D6D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23D9FE33" w14:textId="77777777" w:rsidR="00465D6D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7CF9B5FA" w14:textId="77777777" w:rsidR="00465D6D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12C734A7" w14:textId="77777777" w:rsidR="00465D6D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7F3BB5D1" w14:textId="77777777" w:rsidR="00465D6D" w:rsidRDefault="00000000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单价</w:t>
            </w:r>
          </w:p>
        </w:tc>
        <w:tc>
          <w:tcPr>
            <w:tcW w:w="1013" w:type="dxa"/>
            <w:vAlign w:val="center"/>
          </w:tcPr>
          <w:p w14:paraId="30BB1A3F" w14:textId="77777777" w:rsidR="00465D6D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预算申请金额</w:t>
            </w:r>
          </w:p>
        </w:tc>
      </w:tr>
      <w:tr w:rsidR="00465D6D" w14:paraId="519A5355" w14:textId="77777777">
        <w:trPr>
          <w:trHeight w:val="850"/>
        </w:trPr>
        <w:tc>
          <w:tcPr>
            <w:tcW w:w="1012" w:type="dxa"/>
            <w:vAlign w:val="center"/>
          </w:tcPr>
          <w:p w14:paraId="0C9BFA24" w14:textId="77777777" w:rsidR="00465D6D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服务费</w:t>
            </w:r>
            <w:r>
              <w:rPr>
                <w:rFonts w:ascii="宋体" w:hAnsi="宋体" w:cs="宋体"/>
                <w:sz w:val="24"/>
              </w:rPr>
              <w:t>费</w:t>
            </w:r>
          </w:p>
        </w:tc>
        <w:tc>
          <w:tcPr>
            <w:tcW w:w="1012" w:type="dxa"/>
            <w:vAlign w:val="center"/>
          </w:tcPr>
          <w:p w14:paraId="56D7FA4A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6A9C01A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93B6968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7478AF4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EAA9A1E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1E744D2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047F08D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2E416E8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34F9945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FB7E7D9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D464C5E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CEC9880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BA344FC" w14:textId="77777777" w:rsidR="00465D6D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99.600000</w:t>
            </w:r>
          </w:p>
        </w:tc>
      </w:tr>
      <w:tr w:rsidR="00465D6D" w14:paraId="231DF055" w14:textId="77777777">
        <w:trPr>
          <w:trHeight w:val="850"/>
        </w:trPr>
        <w:tc>
          <w:tcPr>
            <w:tcW w:w="1012" w:type="dxa"/>
            <w:vAlign w:val="center"/>
          </w:tcPr>
          <w:p w14:paraId="287BD147" w14:textId="77777777" w:rsidR="00465D6D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合计</w:t>
            </w:r>
          </w:p>
        </w:tc>
        <w:tc>
          <w:tcPr>
            <w:tcW w:w="1012" w:type="dxa"/>
            <w:vAlign w:val="center"/>
          </w:tcPr>
          <w:p w14:paraId="31184BC3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C1F4FCF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845751E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BAACD3A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28FEEEE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6CDF787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69DD26E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F9E9E60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32EAF9A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11381E9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46B8EC1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D50440D" w14:textId="77777777" w:rsidR="00465D6D" w:rsidRDefault="00465D6D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B4F7A92" w14:textId="77777777" w:rsidR="00465D6D" w:rsidRDefault="00000000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99.600000</w:t>
            </w:r>
          </w:p>
        </w:tc>
      </w:tr>
    </w:tbl>
    <w:p w14:paraId="4E99B6AF" w14:textId="77777777" w:rsidR="00465D6D" w:rsidRDefault="00465D6D">
      <w:pPr>
        <w:jc w:val="left"/>
        <w:rPr>
          <w:sz w:val="30"/>
          <w:szCs w:val="30"/>
        </w:rPr>
        <w:sectPr w:rsidR="00465D6D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14:paraId="7A022E30" w14:textId="77777777" w:rsidR="00465D6D" w:rsidRDefault="00000000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lastRenderedPageBreak/>
        <w:t>项目可行性报告</w:t>
      </w:r>
    </w:p>
    <w:p w14:paraId="40B2E6BE" w14:textId="77777777" w:rsidR="00465D6D" w:rsidRDefault="00465D6D">
      <w:pPr>
        <w:jc w:val="center"/>
        <w:rPr>
          <w:b/>
          <w:bCs/>
          <w:sz w:val="44"/>
          <w:szCs w:val="44"/>
        </w:rPr>
      </w:pPr>
    </w:p>
    <w:p w14:paraId="2A4AD1E1" w14:textId="77777777" w:rsidR="00465D6D" w:rsidRDefault="00465D6D">
      <w:pPr>
        <w:jc w:val="center"/>
        <w:rPr>
          <w:b/>
          <w:bCs/>
          <w:sz w:val="44"/>
          <w:szCs w:val="44"/>
        </w:rPr>
      </w:pPr>
    </w:p>
    <w:p w14:paraId="136269D3" w14:textId="77777777" w:rsidR="00465D6D" w:rsidRDefault="00000000">
      <w:pPr>
        <w:numPr>
          <w:ilvl w:val="0"/>
          <w:numId w:val="1"/>
        </w:numPr>
        <w:jc w:val="left"/>
        <w:rPr>
          <w:rFonts w:ascii="华文隶书" w:eastAsia="华文隶书" w:hAnsi="华文隶书" w:cs="华文隶书"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基本情况：</w:t>
      </w:r>
    </w:p>
    <w:p w14:paraId="41828943" w14:textId="77777777" w:rsidR="00465D6D" w:rsidRDefault="00000000">
      <w:pPr>
        <w:ind w:firstLineChars="200" w:firstLine="641"/>
        <w:jc w:val="left"/>
        <w:rPr>
          <w:rFonts w:ascii="华文隶书" w:eastAsia="华文隶书" w:hAnsi="华文隶书" w:cs="华文隶书" w:hint="eastAsia"/>
          <w:b/>
          <w:bCs/>
          <w:sz w:val="32"/>
          <w:szCs w:val="32"/>
        </w:rPr>
      </w:pPr>
      <w:r>
        <w:rPr>
          <w:rFonts w:ascii="华文隶书" w:eastAsia="华文隶书" w:hAnsi="华文隶书" w:cs="华文隶书" w:hint="eastAsia"/>
          <w:b/>
          <w:bCs/>
          <w:sz w:val="32"/>
          <w:szCs w:val="32"/>
        </w:rPr>
        <w:t>1.项目科室基本情况</w:t>
      </w:r>
    </w:p>
    <w:tbl>
      <w:tblPr>
        <w:tblStyle w:val="a5"/>
        <w:tblW w:w="8888" w:type="dxa"/>
        <w:tblLayout w:type="fixed"/>
        <w:tblLook w:val="04A0" w:firstRow="1" w:lastRow="0" w:firstColumn="1" w:lastColumn="0" w:noHBand="0" w:noVBand="1"/>
      </w:tblPr>
      <w:tblGrid>
        <w:gridCol w:w="1916"/>
        <w:gridCol w:w="2352"/>
        <w:gridCol w:w="1992"/>
        <w:gridCol w:w="2628"/>
      </w:tblGrid>
      <w:tr w:rsidR="00465D6D" w14:paraId="1CB9B9EB" w14:textId="77777777">
        <w:tc>
          <w:tcPr>
            <w:tcW w:w="1916" w:type="dxa"/>
          </w:tcPr>
          <w:p w14:paraId="47D89F5D" w14:textId="77777777" w:rsidR="00465D6D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科室名称</w:t>
            </w:r>
          </w:p>
        </w:tc>
        <w:tc>
          <w:tcPr>
            <w:tcW w:w="2352" w:type="dxa"/>
          </w:tcPr>
          <w:p w14:paraId="5C668C53" w14:textId="77777777" w:rsidR="00465D6D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规划科</w:t>
            </w:r>
          </w:p>
        </w:tc>
        <w:tc>
          <w:tcPr>
            <w:tcW w:w="1992" w:type="dxa"/>
          </w:tcPr>
          <w:p w14:paraId="65222850" w14:textId="77777777" w:rsidR="00465D6D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</w:tcPr>
          <w:p w14:paraId="6A716EEF" w14:textId="77777777" w:rsidR="00465D6D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213</w:t>
            </w:r>
          </w:p>
        </w:tc>
      </w:tr>
      <w:tr w:rsidR="00465D6D" w14:paraId="735C9DDB" w14:textId="77777777">
        <w:tc>
          <w:tcPr>
            <w:tcW w:w="1916" w:type="dxa"/>
          </w:tcPr>
          <w:p w14:paraId="1C1E1FD9" w14:textId="77777777" w:rsidR="00465D6D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联系电话</w:t>
            </w:r>
          </w:p>
        </w:tc>
        <w:tc>
          <w:tcPr>
            <w:tcW w:w="2352" w:type="dxa"/>
          </w:tcPr>
          <w:p w14:paraId="4AB89981" w14:textId="77777777" w:rsidR="00465D6D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69246148</w:t>
            </w:r>
          </w:p>
        </w:tc>
        <w:tc>
          <w:tcPr>
            <w:tcW w:w="1992" w:type="dxa"/>
          </w:tcPr>
          <w:p w14:paraId="26E5C341" w14:textId="77777777" w:rsidR="00465D6D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邮编</w:t>
            </w:r>
          </w:p>
        </w:tc>
        <w:tc>
          <w:tcPr>
            <w:tcW w:w="2628" w:type="dxa"/>
          </w:tcPr>
          <w:p w14:paraId="578062D6" w14:textId="77777777" w:rsidR="00465D6D" w:rsidRDefault="00465D6D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</w:tr>
      <w:tr w:rsidR="00465D6D" w14:paraId="64685A09" w14:textId="77777777">
        <w:tc>
          <w:tcPr>
            <w:tcW w:w="1916" w:type="dxa"/>
          </w:tcPr>
          <w:p w14:paraId="4320CCE6" w14:textId="77777777" w:rsidR="00465D6D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上级单位</w:t>
            </w:r>
          </w:p>
        </w:tc>
        <w:tc>
          <w:tcPr>
            <w:tcW w:w="2352" w:type="dxa"/>
          </w:tcPr>
          <w:p w14:paraId="5C617496" w14:textId="77777777" w:rsidR="00465D6D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区</w:t>
            </w:r>
            <w:r>
              <w:rPr>
                <w:rFonts w:ascii="宋体" w:hAnsi="宋体" w:cs="宋体" w:hint="eastAsia"/>
                <w:sz w:val="28"/>
                <w:szCs w:val="28"/>
              </w:rPr>
              <w:t>住建委</w:t>
            </w:r>
          </w:p>
        </w:tc>
        <w:tc>
          <w:tcPr>
            <w:tcW w:w="1992" w:type="dxa"/>
          </w:tcPr>
          <w:p w14:paraId="21C280F3" w14:textId="77777777" w:rsidR="00465D6D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</w:tcPr>
          <w:p w14:paraId="3DD9B7AE" w14:textId="77777777" w:rsidR="00465D6D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吕征</w:t>
            </w:r>
          </w:p>
        </w:tc>
      </w:tr>
    </w:tbl>
    <w:p w14:paraId="12530495" w14:textId="77777777" w:rsidR="00465D6D" w:rsidRDefault="00465D6D">
      <w:pPr>
        <w:ind w:left="803"/>
        <w:jc w:val="left"/>
        <w:rPr>
          <w:rFonts w:ascii="华文隶书" w:eastAsia="华文隶书" w:hAnsi="华文隶书" w:cs="华文隶书" w:hint="eastAsia"/>
          <w:b/>
          <w:bCs/>
          <w:sz w:val="32"/>
          <w:szCs w:val="32"/>
        </w:rPr>
      </w:pPr>
    </w:p>
    <w:p w14:paraId="15E37E88" w14:textId="77777777" w:rsidR="00465D6D" w:rsidRDefault="00465D6D">
      <w:pPr>
        <w:ind w:left="803"/>
        <w:jc w:val="left"/>
        <w:rPr>
          <w:rFonts w:ascii="华文隶书" w:eastAsia="华文隶书" w:hAnsi="华文隶书" w:cs="华文隶书" w:hint="eastAsia"/>
          <w:b/>
          <w:bCs/>
          <w:sz w:val="32"/>
          <w:szCs w:val="32"/>
        </w:rPr>
      </w:pPr>
    </w:p>
    <w:p w14:paraId="5379D5F0" w14:textId="77777777" w:rsidR="00465D6D" w:rsidRDefault="00000000">
      <w:pPr>
        <w:ind w:firstLineChars="200" w:firstLine="641"/>
        <w:jc w:val="left"/>
        <w:rPr>
          <w:rFonts w:ascii="华文隶书" w:eastAsia="华文隶书" w:hAnsi="华文隶书" w:cs="华文隶书" w:hint="eastAsia"/>
          <w:b/>
          <w:bCs/>
          <w:sz w:val="32"/>
          <w:szCs w:val="32"/>
        </w:rPr>
      </w:pPr>
      <w:r>
        <w:rPr>
          <w:rFonts w:ascii="华文隶书" w:eastAsia="华文隶书" w:hAnsi="华文隶书" w:cs="华文隶书" w:hint="eastAsia"/>
          <w:b/>
          <w:bCs/>
          <w:sz w:val="32"/>
          <w:szCs w:val="32"/>
        </w:rPr>
        <w:t>2.项目基本情况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2300"/>
        <w:gridCol w:w="6222"/>
      </w:tblGrid>
      <w:tr w:rsidR="00465D6D" w14:paraId="512864A2" w14:textId="77777777">
        <w:tc>
          <w:tcPr>
            <w:tcW w:w="2300" w:type="dxa"/>
          </w:tcPr>
          <w:p w14:paraId="04112A50" w14:textId="77777777" w:rsidR="00465D6D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 w14:paraId="2190F58A" w14:textId="77777777" w:rsidR="00465D6D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城镇责任规划师项目</w:t>
            </w:r>
          </w:p>
        </w:tc>
      </w:tr>
      <w:tr w:rsidR="00465D6D" w14:paraId="68A17E1F" w14:textId="77777777">
        <w:tc>
          <w:tcPr>
            <w:tcW w:w="2300" w:type="dxa"/>
          </w:tcPr>
          <w:p w14:paraId="15A968DB" w14:textId="77777777" w:rsidR="00465D6D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项目类型</w:t>
            </w:r>
          </w:p>
        </w:tc>
        <w:tc>
          <w:tcPr>
            <w:tcW w:w="6222" w:type="dxa"/>
          </w:tcPr>
          <w:p w14:paraId="1F285069" w14:textId="77777777" w:rsidR="00465D6D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1.行政事业类□       2.专项资金类☑</w:t>
            </w:r>
          </w:p>
        </w:tc>
      </w:tr>
      <w:tr w:rsidR="00465D6D" w14:paraId="6F1FADA6" w14:textId="77777777">
        <w:tc>
          <w:tcPr>
            <w:tcW w:w="2300" w:type="dxa"/>
          </w:tcPr>
          <w:p w14:paraId="16704B06" w14:textId="77777777" w:rsidR="00465D6D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项目属性</w:t>
            </w:r>
          </w:p>
        </w:tc>
        <w:tc>
          <w:tcPr>
            <w:tcW w:w="6222" w:type="dxa"/>
          </w:tcPr>
          <w:p w14:paraId="6CFADDE6" w14:textId="77777777" w:rsidR="00465D6D" w:rsidRDefault="00000000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1.延续项目</w:t>
            </w:r>
            <w:r>
              <w:rPr>
                <w:rFonts w:ascii="宋体" w:hAnsi="宋体" w:cs="宋体" w:hint="eastAsia"/>
                <w:sz w:val="28"/>
                <w:szCs w:val="28"/>
              </w:rPr>
              <w:sym w:font="Wingdings 2" w:char="0052"/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2.新增项目□</w:t>
            </w:r>
          </w:p>
        </w:tc>
      </w:tr>
    </w:tbl>
    <w:p w14:paraId="2D55A521" w14:textId="77777777" w:rsidR="00465D6D" w:rsidRDefault="00000000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主要工作内容：</w:t>
      </w:r>
    </w:p>
    <w:p w14:paraId="49ACA526" w14:textId="77777777" w:rsidR="00465D6D" w:rsidRDefault="00000000">
      <w:pPr>
        <w:spacing w:line="400" w:lineRule="exact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根据《大兴区自建房安全专项整治“百日行动”实施方案》要求，在2022年9月底前，完成排查黄村镇行政区域内所有经营性自建房，对经营性自建房场地与地基安全性、主体结构安全性、经营安全性、消防设施安全性，进行全覆盖排查，并录入城乡自建房安全专项整治信息归集平台。</w:t>
      </w:r>
    </w:p>
    <w:p w14:paraId="7F488B8D" w14:textId="77777777" w:rsidR="00465D6D" w:rsidRDefault="00000000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项目总投入情况（包括人、财、物等方面）：</w:t>
      </w:r>
    </w:p>
    <w:p w14:paraId="1D1E9DE1" w14:textId="77777777" w:rsidR="00465D6D" w:rsidRDefault="00000000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服务合同费用共</w:t>
      </w:r>
      <w:r>
        <w:rPr>
          <w:rFonts w:ascii="宋体" w:hAnsi="宋体" w:cs="宋体" w:hint="eastAsia"/>
          <w:sz w:val="28"/>
          <w:szCs w:val="28"/>
        </w:rPr>
        <w:t>996,000.00元。</w:t>
      </w:r>
    </w:p>
    <w:p w14:paraId="3A9B8BBE" w14:textId="77777777" w:rsidR="00465D6D" w:rsidRDefault="00465D6D">
      <w:pPr>
        <w:jc w:val="left"/>
        <w:rPr>
          <w:rFonts w:ascii="宋体" w:hAnsi="宋体" w:cs="宋体" w:hint="eastAsia"/>
          <w:sz w:val="28"/>
          <w:szCs w:val="28"/>
        </w:rPr>
      </w:pPr>
    </w:p>
    <w:p w14:paraId="7C4CCB0A" w14:textId="77777777" w:rsidR="00465D6D" w:rsidRDefault="00465D6D">
      <w:pPr>
        <w:jc w:val="left"/>
        <w:rPr>
          <w:rFonts w:ascii="宋体" w:hAnsi="宋体" w:cs="宋体" w:hint="eastAsia"/>
          <w:sz w:val="28"/>
          <w:szCs w:val="28"/>
        </w:rPr>
      </w:pPr>
    </w:p>
    <w:p w14:paraId="291648BA" w14:textId="77777777" w:rsidR="00465D6D" w:rsidRDefault="00465D6D">
      <w:pPr>
        <w:jc w:val="left"/>
        <w:rPr>
          <w:rFonts w:ascii="宋体" w:hAnsi="宋体" w:cs="宋体" w:hint="eastAsia"/>
          <w:sz w:val="28"/>
          <w:szCs w:val="28"/>
        </w:rPr>
      </w:pPr>
    </w:p>
    <w:p w14:paraId="56F0D86B" w14:textId="77777777" w:rsidR="00465D6D" w:rsidRDefault="00465D6D">
      <w:pPr>
        <w:jc w:val="left"/>
        <w:rPr>
          <w:rFonts w:ascii="宋体" w:hAnsi="宋体" w:cs="宋体" w:hint="eastAsia"/>
          <w:sz w:val="28"/>
          <w:szCs w:val="28"/>
        </w:rPr>
      </w:pPr>
    </w:p>
    <w:p w14:paraId="70AB5A55" w14:textId="77777777" w:rsidR="00465D6D" w:rsidRDefault="00465D6D">
      <w:pPr>
        <w:jc w:val="left"/>
        <w:rPr>
          <w:rFonts w:ascii="宋体" w:hAnsi="宋体" w:cs="宋体" w:hint="eastAsia"/>
          <w:sz w:val="28"/>
          <w:szCs w:val="28"/>
        </w:rPr>
      </w:pPr>
    </w:p>
    <w:p w14:paraId="78B56A6F" w14:textId="77777777" w:rsidR="00465D6D" w:rsidRDefault="00465D6D">
      <w:pPr>
        <w:jc w:val="left"/>
        <w:rPr>
          <w:rFonts w:ascii="宋体" w:hAnsi="宋体" w:cs="宋体" w:hint="eastAsia"/>
          <w:sz w:val="28"/>
          <w:szCs w:val="28"/>
        </w:rPr>
      </w:pPr>
    </w:p>
    <w:p w14:paraId="62C11264" w14:textId="77777777" w:rsidR="00465D6D" w:rsidRDefault="00000000">
      <w:pPr>
        <w:numPr>
          <w:ilvl w:val="0"/>
          <w:numId w:val="1"/>
        </w:numPr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必要性和可行性</w:t>
      </w:r>
    </w:p>
    <w:p w14:paraId="23EB8017" w14:textId="77777777" w:rsidR="00465D6D" w:rsidRDefault="00000000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项目实施的必要性：</w:t>
      </w:r>
    </w:p>
    <w:p w14:paraId="1C9DAC34" w14:textId="77777777" w:rsidR="00465D6D" w:rsidRDefault="00000000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项目实施的可行性：</w:t>
      </w:r>
    </w:p>
    <w:p w14:paraId="67E4030E" w14:textId="77777777" w:rsidR="00465D6D" w:rsidRDefault="00000000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项目风险与不确定性：</w:t>
      </w:r>
    </w:p>
    <w:p w14:paraId="31562AD2" w14:textId="77777777" w:rsidR="00465D6D" w:rsidRDefault="00000000">
      <w:pPr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进度与计划安排：</w:t>
      </w:r>
      <w:r>
        <w:rPr>
          <w:rFonts w:ascii="宋体" w:hAnsi="宋体" w:cs="宋体"/>
          <w:b/>
          <w:bCs/>
          <w:sz w:val="32"/>
          <w:szCs w:val="32"/>
        </w:rPr>
        <w:t xml:space="preserve"> </w:t>
      </w:r>
    </w:p>
    <w:tbl>
      <w:tblPr>
        <w:tblStyle w:val="a5"/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465D6D" w14:paraId="4F82172D" w14:textId="77777777">
        <w:trPr>
          <w:jc w:val="center"/>
        </w:trPr>
        <w:tc>
          <w:tcPr>
            <w:tcW w:w="2840" w:type="dxa"/>
            <w:vAlign w:val="center"/>
          </w:tcPr>
          <w:p w14:paraId="51B581FF" w14:textId="77777777" w:rsidR="00465D6D" w:rsidRDefault="00000000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 w14:paraId="3B48E6F5" w14:textId="77777777" w:rsidR="00465D6D" w:rsidRDefault="00000000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76D11E3E" w14:textId="77777777" w:rsidR="00465D6D" w:rsidRDefault="00000000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进度计划</w:t>
            </w:r>
          </w:p>
        </w:tc>
      </w:tr>
      <w:tr w:rsidR="00465D6D" w14:paraId="01D2AC35" w14:textId="77777777">
        <w:trPr>
          <w:jc w:val="center"/>
        </w:trPr>
        <w:tc>
          <w:tcPr>
            <w:tcW w:w="2840" w:type="dxa"/>
            <w:vMerge w:val="restart"/>
          </w:tcPr>
          <w:p w14:paraId="4CBFED7E" w14:textId="77777777" w:rsidR="00465D6D" w:rsidRDefault="00465D6D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7A06D3EF" w14:textId="77777777" w:rsidR="00465D6D" w:rsidRDefault="00465D6D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72FD7DDE" w14:textId="77777777" w:rsidR="00465D6D" w:rsidRDefault="00465D6D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</w:p>
        </w:tc>
      </w:tr>
      <w:tr w:rsidR="00465D6D" w14:paraId="6E72DE0B" w14:textId="77777777">
        <w:trPr>
          <w:jc w:val="center"/>
        </w:trPr>
        <w:tc>
          <w:tcPr>
            <w:tcW w:w="2840" w:type="dxa"/>
            <w:vMerge/>
          </w:tcPr>
          <w:p w14:paraId="0A2518CA" w14:textId="77777777" w:rsidR="00465D6D" w:rsidRDefault="00465D6D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4C34C551" w14:textId="77777777" w:rsidR="00465D6D" w:rsidRDefault="00465D6D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1F828D49" w14:textId="77777777" w:rsidR="00465D6D" w:rsidRDefault="00465D6D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</w:p>
        </w:tc>
      </w:tr>
    </w:tbl>
    <w:p w14:paraId="47BD327F" w14:textId="77777777" w:rsidR="00465D6D" w:rsidRDefault="00465D6D">
      <w:pPr>
        <w:jc w:val="left"/>
        <w:rPr>
          <w:rFonts w:ascii="宋体" w:hAnsi="宋体" w:cs="宋体" w:hint="eastAsia"/>
          <w:b/>
          <w:bCs/>
          <w:sz w:val="32"/>
          <w:szCs w:val="32"/>
        </w:rPr>
      </w:pPr>
    </w:p>
    <w:p w14:paraId="40471E8F" w14:textId="77777777" w:rsidR="00465D6D" w:rsidRDefault="00465D6D">
      <w:pPr>
        <w:jc w:val="left"/>
        <w:rPr>
          <w:rFonts w:ascii="宋体" w:hAnsi="宋体" w:cs="宋体" w:hint="eastAsia"/>
          <w:b/>
          <w:bCs/>
          <w:sz w:val="32"/>
          <w:szCs w:val="32"/>
        </w:rPr>
      </w:pPr>
    </w:p>
    <w:p w14:paraId="036C276C" w14:textId="77777777" w:rsidR="00465D6D" w:rsidRDefault="00465D6D">
      <w:pPr>
        <w:ind w:left="803"/>
        <w:jc w:val="left"/>
        <w:rPr>
          <w:rFonts w:ascii="宋体" w:hAnsi="宋体" w:cs="宋体" w:hint="eastAsia"/>
          <w:sz w:val="28"/>
          <w:szCs w:val="28"/>
        </w:rPr>
      </w:pPr>
    </w:p>
    <w:p w14:paraId="67311B0C" w14:textId="77777777" w:rsidR="00465D6D" w:rsidRDefault="00465D6D">
      <w:pPr>
        <w:jc w:val="left"/>
        <w:rPr>
          <w:rFonts w:ascii="华文隶书" w:eastAsia="华文隶书" w:hAnsi="华文隶书" w:cs="华文隶书" w:hint="eastAsia"/>
          <w:b/>
          <w:bCs/>
          <w:sz w:val="32"/>
          <w:szCs w:val="32"/>
        </w:rPr>
        <w:sectPr w:rsidR="00465D6D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61E779C4" w14:textId="77777777" w:rsidR="00465D6D" w:rsidRDefault="00000000">
      <w:pPr>
        <w:jc w:val="left"/>
        <w:rPr>
          <w:rFonts w:ascii="宋体" w:hAnsi="宋体" w:cs="宋体" w:hint="eastAsia"/>
          <w:b/>
          <w:bCs/>
          <w:sz w:val="32"/>
          <w:szCs w:val="32"/>
        </w:rPr>
        <w:sectPr w:rsidR="00465D6D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工程类项目：施工图纸及预算书（文件）</w:t>
      </w:r>
    </w:p>
    <w:p w14:paraId="08374F50" w14:textId="77777777" w:rsidR="00465D6D" w:rsidRDefault="00000000">
      <w:pPr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采购类项目：采购清单</w:t>
      </w:r>
    </w:p>
    <w:tbl>
      <w:tblPr>
        <w:tblStyle w:val="a5"/>
        <w:tblW w:w="14292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:rsidR="00465D6D" w14:paraId="597A79F7" w14:textId="77777777">
        <w:tc>
          <w:tcPr>
            <w:tcW w:w="14292" w:type="dxa"/>
            <w:gridSpan w:val="7"/>
          </w:tcPr>
          <w:p w14:paraId="4CEA743F" w14:textId="77777777" w:rsidR="00465D6D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黄村镇经营性自建房排查“百日行动”项目</w:t>
            </w:r>
          </w:p>
        </w:tc>
      </w:tr>
      <w:tr w:rsidR="00465D6D" w14:paraId="56BCDA83" w14:textId="77777777">
        <w:tc>
          <w:tcPr>
            <w:tcW w:w="14292" w:type="dxa"/>
            <w:gridSpan w:val="7"/>
          </w:tcPr>
          <w:p w14:paraId="4AA5D3D8" w14:textId="77777777" w:rsidR="00465D6D" w:rsidRDefault="00000000">
            <w:pPr>
              <w:jc w:val="righ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单位：万元</w:t>
            </w:r>
          </w:p>
        </w:tc>
      </w:tr>
      <w:tr w:rsidR="00465D6D" w14:paraId="737B6A0B" w14:textId="77777777">
        <w:tc>
          <w:tcPr>
            <w:tcW w:w="2142" w:type="dxa"/>
          </w:tcPr>
          <w:p w14:paraId="2617B3A6" w14:textId="77777777" w:rsidR="00465D6D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序号</w:t>
            </w:r>
          </w:p>
        </w:tc>
        <w:tc>
          <w:tcPr>
            <w:tcW w:w="1493" w:type="dxa"/>
          </w:tcPr>
          <w:p w14:paraId="7653BBE5" w14:textId="77777777" w:rsidR="00465D6D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名称</w:t>
            </w:r>
          </w:p>
        </w:tc>
        <w:tc>
          <w:tcPr>
            <w:tcW w:w="3090" w:type="dxa"/>
          </w:tcPr>
          <w:p w14:paraId="055C432C" w14:textId="77777777" w:rsidR="00465D6D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品牌及规格型号功能</w:t>
            </w:r>
          </w:p>
        </w:tc>
        <w:tc>
          <w:tcPr>
            <w:tcW w:w="1492" w:type="dxa"/>
          </w:tcPr>
          <w:p w14:paraId="3F898F94" w14:textId="77777777" w:rsidR="00465D6D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单价</w:t>
            </w:r>
          </w:p>
        </w:tc>
        <w:tc>
          <w:tcPr>
            <w:tcW w:w="2025" w:type="dxa"/>
          </w:tcPr>
          <w:p w14:paraId="1B55FB22" w14:textId="77777777" w:rsidR="00465D6D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数量 </w:t>
            </w:r>
          </w:p>
        </w:tc>
        <w:tc>
          <w:tcPr>
            <w:tcW w:w="2025" w:type="dxa"/>
          </w:tcPr>
          <w:p w14:paraId="4C8FFD13" w14:textId="77777777" w:rsidR="00465D6D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单位</w:t>
            </w:r>
          </w:p>
        </w:tc>
        <w:tc>
          <w:tcPr>
            <w:tcW w:w="2025" w:type="dxa"/>
          </w:tcPr>
          <w:p w14:paraId="4AECA4CF" w14:textId="77777777" w:rsidR="00465D6D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总价</w:t>
            </w:r>
          </w:p>
        </w:tc>
      </w:tr>
      <w:tr w:rsidR="00465D6D" w14:paraId="04180506" w14:textId="77777777">
        <w:tc>
          <w:tcPr>
            <w:tcW w:w="2142" w:type="dxa"/>
          </w:tcPr>
          <w:p w14:paraId="60A027D2" w14:textId="77777777" w:rsidR="00465D6D" w:rsidRDefault="00465D6D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1493" w:type="dxa"/>
          </w:tcPr>
          <w:p w14:paraId="7B249EFE" w14:textId="77777777" w:rsidR="00465D6D" w:rsidRDefault="00465D6D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3090" w:type="dxa"/>
          </w:tcPr>
          <w:p w14:paraId="46F47234" w14:textId="77777777" w:rsidR="00465D6D" w:rsidRDefault="00465D6D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1492" w:type="dxa"/>
          </w:tcPr>
          <w:p w14:paraId="2ACE1F84" w14:textId="77777777" w:rsidR="00465D6D" w:rsidRDefault="00465D6D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2025" w:type="dxa"/>
          </w:tcPr>
          <w:p w14:paraId="409BD0A3" w14:textId="77777777" w:rsidR="00465D6D" w:rsidRDefault="00465D6D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2025" w:type="dxa"/>
          </w:tcPr>
          <w:p w14:paraId="349FD435" w14:textId="77777777" w:rsidR="00465D6D" w:rsidRDefault="00465D6D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2025" w:type="dxa"/>
          </w:tcPr>
          <w:p w14:paraId="729CCAAB" w14:textId="77777777" w:rsidR="00465D6D" w:rsidRDefault="00465D6D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</w:tr>
      <w:tr w:rsidR="00465D6D" w14:paraId="5FE0D069" w14:textId="77777777">
        <w:tc>
          <w:tcPr>
            <w:tcW w:w="12267" w:type="dxa"/>
            <w:gridSpan w:val="6"/>
          </w:tcPr>
          <w:p w14:paraId="2885773F" w14:textId="77777777" w:rsidR="00465D6D" w:rsidRDefault="00000000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合计</w:t>
            </w:r>
          </w:p>
        </w:tc>
        <w:tc>
          <w:tcPr>
            <w:tcW w:w="2025" w:type="dxa"/>
          </w:tcPr>
          <w:p w14:paraId="233C6AFA" w14:textId="77777777" w:rsidR="00465D6D" w:rsidRDefault="00465D6D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</w:tr>
    </w:tbl>
    <w:p w14:paraId="4EA832F2" w14:textId="77777777" w:rsidR="00465D6D" w:rsidRDefault="00465D6D">
      <w:pPr>
        <w:jc w:val="left"/>
        <w:rPr>
          <w:rFonts w:ascii="宋体" w:hAnsi="宋体" w:cs="宋体" w:hint="eastAsia"/>
          <w:b/>
          <w:bCs/>
          <w:sz w:val="32"/>
          <w:szCs w:val="32"/>
        </w:rPr>
      </w:pPr>
    </w:p>
    <w:p w14:paraId="25B74FD9" w14:textId="77777777" w:rsidR="00465D6D" w:rsidRDefault="00000000">
      <w:pPr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三方报价</w:t>
      </w:r>
    </w:p>
    <w:sectPr w:rsidR="00465D6D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DC1F133"/>
    <w:multiLevelType w:val="singleLevel"/>
    <w:tmpl w:val="DDC1F13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301D7F26"/>
    <w:multiLevelType w:val="singleLevel"/>
    <w:tmpl w:val="301D7F2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378630857">
    <w:abstractNumId w:val="0"/>
  </w:num>
  <w:num w:numId="2" w16cid:durableId="17862663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zNkMTFkODEzMGI3ODdmZDMyNzUwNmQ0MmI0MWQxZDQifQ=="/>
  </w:docVars>
  <w:rsids>
    <w:rsidRoot w:val="34B53ED7"/>
    <w:rsid w:val="000E7AFF"/>
    <w:rsid w:val="001162E6"/>
    <w:rsid w:val="00184A34"/>
    <w:rsid w:val="002630BB"/>
    <w:rsid w:val="002B5234"/>
    <w:rsid w:val="002C4173"/>
    <w:rsid w:val="003170E0"/>
    <w:rsid w:val="00382DB1"/>
    <w:rsid w:val="00465D6D"/>
    <w:rsid w:val="004C5077"/>
    <w:rsid w:val="005C54AD"/>
    <w:rsid w:val="00652EC5"/>
    <w:rsid w:val="007512C6"/>
    <w:rsid w:val="00844B55"/>
    <w:rsid w:val="00926332"/>
    <w:rsid w:val="00947F11"/>
    <w:rsid w:val="009F272C"/>
    <w:rsid w:val="00AF0404"/>
    <w:rsid w:val="00B8554D"/>
    <w:rsid w:val="00B911C0"/>
    <w:rsid w:val="00DC6104"/>
    <w:rsid w:val="00F53884"/>
    <w:rsid w:val="0A5D4D63"/>
    <w:rsid w:val="107E1DBD"/>
    <w:rsid w:val="13F73D10"/>
    <w:rsid w:val="14333E3C"/>
    <w:rsid w:val="1C766D20"/>
    <w:rsid w:val="1C783BAC"/>
    <w:rsid w:val="283672E2"/>
    <w:rsid w:val="2B427D0F"/>
    <w:rsid w:val="2F471EE1"/>
    <w:rsid w:val="300A4E08"/>
    <w:rsid w:val="3075311F"/>
    <w:rsid w:val="308113CB"/>
    <w:rsid w:val="34B53ED7"/>
    <w:rsid w:val="3E7A7E0E"/>
    <w:rsid w:val="44A4644B"/>
    <w:rsid w:val="45626A2B"/>
    <w:rsid w:val="47D77BE6"/>
    <w:rsid w:val="4D6B16DA"/>
    <w:rsid w:val="4F815F87"/>
    <w:rsid w:val="54F9326F"/>
    <w:rsid w:val="567737C6"/>
    <w:rsid w:val="59467262"/>
    <w:rsid w:val="5B280C0A"/>
    <w:rsid w:val="5B3C2907"/>
    <w:rsid w:val="625005B0"/>
    <w:rsid w:val="651C2939"/>
    <w:rsid w:val="668643B2"/>
    <w:rsid w:val="67F058E6"/>
    <w:rsid w:val="6D535020"/>
    <w:rsid w:val="6EC35554"/>
    <w:rsid w:val="71857CC6"/>
    <w:rsid w:val="74150A55"/>
    <w:rsid w:val="78C71570"/>
    <w:rsid w:val="79160859"/>
    <w:rsid w:val="7B52329C"/>
    <w:rsid w:val="7BED2CF0"/>
    <w:rsid w:val="7C8D7F4E"/>
    <w:rsid w:val="7F8A0A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154044"/>
  <w15:docId w15:val="{FC1E57C0-C93E-4DD4-9A97-71F67B3FC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link w:val="a4"/>
    <w:uiPriority w:val="99"/>
    <w:qFormat/>
    <w:pPr>
      <w:spacing w:after="120"/>
    </w:p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正文文本首行缩进1"/>
    <w:basedOn w:val="a3"/>
    <w:qFormat/>
    <w:pPr>
      <w:ind w:firstLineChars="100" w:firstLine="420"/>
    </w:pPr>
  </w:style>
  <w:style w:type="character" w:customStyle="1" w:styleId="a4">
    <w:name w:val="正文文本 字符"/>
    <w:basedOn w:val="a0"/>
    <w:link w:val="a3"/>
    <w:rPr>
      <w:rFonts w:ascii="黑体" w:eastAsia="黑体" w:hAnsi="宋体" w:cs="黑体" w:hint="eastAsia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1</TotalTime>
  <Pages>7</Pages>
  <Words>191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项目申报文本</dc:title>
  <dc:creator>秋清寒╮</dc:creator>
  <cp:lastModifiedBy>慧鹏 张</cp:lastModifiedBy>
  <cp:revision>3</cp:revision>
  <cp:lastPrinted>2018-09-07T03:15:00Z</cp:lastPrinted>
  <dcterms:created xsi:type="dcterms:W3CDTF">2023-09-13T08:53:00Z</dcterms:created>
  <dcterms:modified xsi:type="dcterms:W3CDTF">2024-08-29T06:26:00Z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2052-11.1.0.12155</vt:lpwstr>
  </property>
  <property fmtid="{D5CDD505-2E9C-101B-9397-08002B2CF9AE}" pid="3" name="ICV">
    <vt:lpwstr>B77BE42258A44AF3A541BBDD3C698D23_13</vt:lpwstr>
  </property>
</Properties>
</file>