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北京市大兴区黄村镇教科文体科室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——独生子女父母奖励费资金项目项目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项目申报单位（科室）：教科文体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项目申报时间：2024年7月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独生子女父母奖励费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教科文体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张美玲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13911710829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根据《北京市计划生育条例》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第四章中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相关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规定，为了落实基层散居独生子女父母奖励费政策，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由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黄村镇教科文体办公室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负责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审核后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发放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基层散居独生子女父母奖励费（每月每人5元）和散居独生子女父母一次性奖励费（每人1000元）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；机关在岗在编工作人员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独生子女父母一次性奖励费（每人1000元）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855"/>
        <w:gridCol w:w="945"/>
        <w:gridCol w:w="943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独生子女父母奖励费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5元/人/月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独生子女父母一次性奖励费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1000/人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教科文体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69262639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徐红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根据《北京市计划生育条例》第四章中的相关规定，为了落实基层散居独生子女父母奖励费政策。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ind w:firstLine="280" w:firstLineChars="1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基层散居独生子女父母奖励费（每月每人5元）和散居独生子女父母一次性奖励费（每人1000元）；机关在岗在编工作人员独生子女父母一次性奖励费（每人1000元）。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项目实施的必要性：为了落实基层散居独生子女父母奖励费政策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独生子女父母奖励费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2025年12月完成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162678D7"/>
    <w:rsid w:val="1970206A"/>
    <w:rsid w:val="2F471EE1"/>
    <w:rsid w:val="308113CB"/>
    <w:rsid w:val="34B53ED7"/>
    <w:rsid w:val="3A0F0C54"/>
    <w:rsid w:val="3CD00047"/>
    <w:rsid w:val="427A6250"/>
    <w:rsid w:val="4F815F87"/>
    <w:rsid w:val="54F9326F"/>
    <w:rsid w:val="59467262"/>
    <w:rsid w:val="5A05691E"/>
    <w:rsid w:val="5FC8403A"/>
    <w:rsid w:val="625005B0"/>
    <w:rsid w:val="651C2939"/>
    <w:rsid w:val="6D535020"/>
    <w:rsid w:val="70352E4B"/>
    <w:rsid w:val="705B0742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2024-07-16T01:59:50Z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